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030C582C" w:rsidR="007F378E"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74637">
          <w:rPr>
            <w:b/>
            <w:noProof/>
            <w:sz w:val="24"/>
          </w:rPr>
          <w:t>7</w:t>
        </w:r>
        <w:r w:rsidR="00883E54">
          <w:rPr>
            <w:b/>
            <w:noProof/>
            <w:sz w:val="24"/>
          </w:rPr>
          <w:t xml:space="preserve"> </w:t>
        </w:r>
      </w:fldSimple>
      <w:r>
        <w:rPr>
          <w:b/>
          <w:i/>
          <w:noProof/>
          <w:sz w:val="28"/>
        </w:rPr>
        <w:tab/>
      </w:r>
      <w:ins w:id="0" w:author="Tao Wan" w:date="2019-11-09T22:38:00Z">
        <w:r w:rsidR="00A700DF">
          <w:fldChar w:fldCharType="begin"/>
        </w:r>
        <w:r w:rsidR="00A700DF">
          <w:instrText xml:space="preserve"> DOCPROPERTY  Tdoc#  \* MERGEFORMAT </w:instrText>
        </w:r>
        <w:r w:rsidR="00A700DF">
          <w:fldChar w:fldCharType="separate"/>
        </w:r>
        <w:r w:rsidR="00A700DF" w:rsidRPr="00E13F3D">
          <w:rPr>
            <w:b/>
            <w:i/>
            <w:noProof/>
            <w:sz w:val="28"/>
          </w:rPr>
          <w:t>S3-19</w:t>
        </w:r>
        <w:r w:rsidR="00A700DF">
          <w:rPr>
            <w:b/>
            <w:i/>
            <w:noProof/>
            <w:sz w:val="28"/>
          </w:rPr>
          <w:t>4030</w:t>
        </w:r>
        <w:r w:rsidR="00A700DF">
          <w:rPr>
            <w:b/>
            <w:i/>
            <w:noProof/>
            <w:sz w:val="28"/>
          </w:rPr>
          <w:fldChar w:fldCharType="end"/>
        </w:r>
      </w:ins>
    </w:p>
    <w:p w14:paraId="462B6252" w14:textId="29A2F678" w:rsidR="001E41F3" w:rsidRDefault="00774637" w:rsidP="005E2C44">
      <w:pPr>
        <w:pStyle w:val="CRCoverPage"/>
        <w:outlineLvl w:val="0"/>
        <w:rPr>
          <w:b/>
          <w:noProof/>
          <w:sz w:val="24"/>
        </w:rPr>
      </w:pPr>
      <w:r>
        <w:rPr>
          <w:b/>
          <w:noProof/>
          <w:sz w:val="24"/>
        </w:rPr>
        <w:t>Reno</w:t>
      </w:r>
      <w:r w:rsidR="00883E54">
        <w:rPr>
          <w:b/>
          <w:noProof/>
          <w:sz w:val="24"/>
        </w:rPr>
        <w:t xml:space="preserve"> (</w:t>
      </w:r>
      <w:r>
        <w:rPr>
          <w:b/>
          <w:noProof/>
          <w:sz w:val="24"/>
        </w:rPr>
        <w:t>Nevada</w:t>
      </w:r>
      <w:r w:rsidR="00883E54">
        <w:rPr>
          <w:b/>
          <w:noProof/>
          <w:sz w:val="24"/>
        </w:rPr>
        <w:t>)</w:t>
      </w:r>
      <w:r w:rsidR="001E41F3">
        <w:rPr>
          <w:b/>
          <w:noProof/>
          <w:sz w:val="24"/>
        </w:rPr>
        <w:t xml:space="preserve">, </w:t>
      </w:r>
      <w:fldSimple w:instr=" DOCPROPERTY  StartDate  \* MERGEFORMAT ">
        <w:r>
          <w:rPr>
            <w:b/>
            <w:noProof/>
            <w:sz w:val="24"/>
          </w:rPr>
          <w:t>18</w:t>
        </w:r>
        <w:r w:rsidR="00883E54">
          <w:rPr>
            <w:b/>
            <w:noProof/>
            <w:sz w:val="24"/>
          </w:rPr>
          <w:t>-</w:t>
        </w:r>
        <w:r>
          <w:rPr>
            <w:b/>
            <w:noProof/>
            <w:sz w:val="24"/>
          </w:rPr>
          <w:t>22</w:t>
        </w:r>
        <w:r w:rsidR="003609EF" w:rsidRPr="00BA51D9">
          <w:rPr>
            <w:b/>
            <w:noProof/>
            <w:sz w:val="24"/>
          </w:rPr>
          <w:t xml:space="preserve"> </w:t>
        </w:r>
        <w:r>
          <w:rPr>
            <w:b/>
            <w:noProof/>
            <w:sz w:val="24"/>
          </w:rPr>
          <w:t>November</w:t>
        </w:r>
        <w:r w:rsidR="003609EF" w:rsidRPr="00BA51D9">
          <w:rPr>
            <w:b/>
            <w:noProof/>
            <w:sz w:val="24"/>
          </w:rPr>
          <w:t xml:space="preserve"> 2019</w:t>
        </w:r>
      </w:fldSimple>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w:t>
      </w:r>
      <w:r w:rsidR="00CC36A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AF1AFC" w:rsidP="00E13F3D">
            <w:pPr>
              <w:pStyle w:val="CRCoverPage"/>
              <w:spacing w:after="0"/>
              <w:jc w:val="right"/>
              <w:rPr>
                <w:b/>
                <w:noProof/>
                <w:sz w:val="28"/>
              </w:rPr>
            </w:pPr>
            <w:fldSimple w:instr=" DOCPROPERTY  Spec#  \* MERGEFORMAT ">
              <w:r w:rsidR="00E13F3D" w:rsidRPr="00410371">
                <w:rPr>
                  <w:b/>
                  <w:noProof/>
                  <w:sz w:val="28"/>
                </w:rPr>
                <w:t>33.</w:t>
              </w:r>
              <w:r w:rsidR="00655528">
                <w:rPr>
                  <w:b/>
                  <w:noProof/>
                  <w:sz w:val="28"/>
                </w:rPr>
                <w:t>5</w:t>
              </w:r>
              <w:r w:rsidR="00E13F3D" w:rsidRPr="00410371">
                <w:rPr>
                  <w:b/>
                  <w:noProof/>
                  <w:sz w:val="28"/>
                </w:rPr>
                <w:t>0</w:t>
              </w:r>
            </w:fldSimple>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AF1AFC" w:rsidP="00E5493C">
            <w:pPr>
              <w:pStyle w:val="CRCoverPage"/>
              <w:spacing w:after="0"/>
              <w:rPr>
                <w:noProof/>
              </w:rPr>
            </w:pPr>
            <w:fldSimple w:instr=" DOCPROPERTY  Cr#  \* MERGEFORMAT ">
              <w:r w:rsidR="00655528">
                <w:rPr>
                  <w:b/>
                  <w:noProof/>
                  <w:sz w:val="28"/>
                </w:rPr>
                <w:t xml:space="preserve"> </w:t>
              </w:r>
            </w:fldSimple>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AF1A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2A9F70D" w:rsidR="001E41F3" w:rsidRPr="00410371" w:rsidRDefault="00AF1AFC">
            <w:pPr>
              <w:pStyle w:val="CRCoverPage"/>
              <w:spacing w:after="0"/>
              <w:jc w:val="center"/>
              <w:rPr>
                <w:noProof/>
                <w:sz w:val="28"/>
              </w:rPr>
            </w:pPr>
            <w:fldSimple w:instr=" DOCPROPERTY  Version  \* MERGEFORMAT ">
              <w:r w:rsidR="0050735A">
                <w:rPr>
                  <w:b/>
                  <w:noProof/>
                  <w:sz w:val="28"/>
                </w:rPr>
                <w:t>1</w:t>
              </w:r>
              <w:r w:rsidR="00E4372B">
                <w:rPr>
                  <w:b/>
                  <w:noProof/>
                  <w:sz w:val="28"/>
                </w:rPr>
                <w:t>5.5</w:t>
              </w:r>
              <w:r w:rsidR="00E13F3D" w:rsidRPr="00410371">
                <w:rPr>
                  <w:b/>
                  <w:noProof/>
                  <w:sz w:val="28"/>
                </w:rPr>
                <w:t>.0</w:t>
              </w:r>
            </w:fldSimple>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5B1DFC57" w:rsidR="00F25D98" w:rsidRDefault="004430A8" w:rsidP="001E41F3">
            <w:pPr>
              <w:pStyle w:val="CRCoverPage"/>
              <w:spacing w:after="0"/>
              <w:jc w:val="center"/>
              <w:rPr>
                <w:b/>
                <w:caps/>
                <w:noProof/>
              </w:rPr>
            </w:pPr>
            <w:r>
              <w:rPr>
                <w:b/>
                <w:caps/>
                <w:noProof/>
              </w:rPr>
              <w:t>X</w:t>
            </w: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036D4335" w:rsidR="001E41F3" w:rsidRPr="00655528" w:rsidRDefault="00FE6B61" w:rsidP="00655528">
            <w:pPr>
              <w:spacing w:after="0"/>
              <w:rPr>
                <w:lang w:val="en-US" w:eastAsia="zh-CN"/>
              </w:rPr>
            </w:pPr>
            <w:bookmarkStart w:id="2" w:name="_GoBack"/>
            <w:bookmarkEnd w:id="2"/>
            <w:r>
              <w:rPr>
                <w:rFonts w:ascii="Arial" w:hAnsi="Arial" w:cs="Arial"/>
                <w:sz w:val="18"/>
                <w:szCs w:val="18"/>
              </w:rPr>
              <w:t xml:space="preserve">Removing ENs in </w:t>
            </w:r>
            <w:r w:rsidR="00DC0E7B">
              <w:rPr>
                <w:rFonts w:ascii="Arial" w:hAnsi="Arial" w:cs="Arial"/>
                <w:sz w:val="18"/>
                <w:szCs w:val="18"/>
              </w:rPr>
              <w:t>a</w:t>
            </w:r>
            <w:r w:rsidR="00655528" w:rsidRPr="006914DC">
              <w:rPr>
                <w:rFonts w:ascii="Arial" w:hAnsi="Arial" w:cs="Arial"/>
                <w:sz w:val="18"/>
                <w:szCs w:val="18"/>
              </w:rPr>
              <w:t xml:space="preserve">nnex </w:t>
            </w:r>
            <w:r>
              <w:rPr>
                <w:rFonts w:ascii="Arial" w:hAnsi="Arial" w:cs="Arial"/>
                <w:sz w:val="18"/>
                <w:szCs w:val="18"/>
              </w:rPr>
              <w:t>X in the living document for 5WWC</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5FE7A197" w:rsidR="001E41F3" w:rsidRPr="00364420" w:rsidRDefault="00AF1AFC">
            <w:pPr>
              <w:pStyle w:val="CRCoverPage"/>
              <w:spacing w:after="0"/>
              <w:ind w:left="100"/>
              <w:rPr>
                <w:noProof/>
                <w:lang w:val="en-US" w:eastAsia="zh-CN"/>
              </w:rPr>
            </w:pPr>
            <w:fldSimple w:instr=" DOCPROPERTY  SourceIfWg  \* MERGEFORMAT ">
              <w:r w:rsidR="00655528">
                <w:rPr>
                  <w:noProof/>
                </w:rPr>
                <w:t>CableLabs</w:t>
              </w:r>
            </w:fldSimple>
            <w:r w:rsidR="003A66FE">
              <w:rPr>
                <w:noProof/>
              </w:rPr>
              <w:t>, Charter</w:t>
            </w:r>
            <w:r w:rsidR="00E4372B">
              <w:rPr>
                <w:noProof/>
              </w:rPr>
              <w:t xml:space="preserve"> Communications</w:t>
            </w:r>
            <w:r w:rsidR="002031A6">
              <w:rPr>
                <w:noProof/>
              </w:rPr>
              <w:t>, Rogers Communication</w:t>
            </w:r>
            <w:r w:rsidR="00ED4F70">
              <w:rPr>
                <w:noProof/>
              </w:rPr>
              <w:t>s</w:t>
            </w:r>
            <w:r w:rsidR="002031A6">
              <w:rPr>
                <w:noProof/>
              </w:rPr>
              <w:t>,</w:t>
            </w:r>
            <w:r w:rsidR="00ED4F70">
              <w:rPr>
                <w:noProof/>
              </w:rPr>
              <w:t xml:space="preserve"> Nokia, Nokia Shanghai Bell</w:t>
            </w:r>
            <w:r w:rsidR="008B3CE5">
              <w:rPr>
                <w:noProof/>
              </w:rPr>
              <w:t xml:space="preserve">, </w:t>
            </w:r>
            <w:r w:rsidR="008B3CE5">
              <w:rPr>
                <w:noProof/>
              </w:rPr>
              <w:t>Lenovo, Motorola Mobility</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64331F9B" w:rsidR="001E41F3" w:rsidRDefault="00AF1AFC">
            <w:pPr>
              <w:pStyle w:val="CRCoverPage"/>
              <w:spacing w:after="0"/>
              <w:ind w:left="100"/>
              <w:rPr>
                <w:noProof/>
              </w:rPr>
            </w:pPr>
            <w:fldSimple w:instr=" DOCPROPERTY  RelatedWis  \* MERGEFORMAT ">
              <w:r w:rsidR="00655528">
                <w:rPr>
                  <w:noProof/>
                </w:rPr>
                <w:t>5WWC</w:t>
              </w:r>
            </w:fldSimple>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395BFDF6" w:rsidR="001E41F3" w:rsidRDefault="00AF1AFC">
            <w:pPr>
              <w:pStyle w:val="CRCoverPage"/>
              <w:spacing w:after="0"/>
              <w:ind w:left="100"/>
              <w:rPr>
                <w:noProof/>
              </w:rPr>
            </w:pPr>
            <w:fldSimple w:instr=" DOCPROPERTY  ResDate  \* MERGEFORMAT ">
              <w:r w:rsidR="00D24991">
                <w:rPr>
                  <w:noProof/>
                </w:rPr>
                <w:t>2019-</w:t>
              </w:r>
              <w:r w:rsidR="00FE6B61">
                <w:rPr>
                  <w:noProof/>
                </w:rPr>
                <w:t>11</w:t>
              </w:r>
              <w:r w:rsidR="00D24991">
                <w:rPr>
                  <w:noProof/>
                </w:rPr>
                <w:t>-</w:t>
              </w:r>
            </w:fldSimple>
            <w:r w:rsidR="00FE6B61">
              <w:rPr>
                <w:noProof/>
              </w:rPr>
              <w:t>06</w:t>
            </w:r>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69842CE8" w:rsidR="001E41F3" w:rsidRDefault="00737C36" w:rsidP="00D24991">
            <w:pPr>
              <w:pStyle w:val="CRCoverPage"/>
              <w:spacing w:after="0"/>
              <w:ind w:left="100" w:right="-609"/>
              <w:rPr>
                <w:b/>
                <w:noProof/>
              </w:rPr>
            </w:pPr>
            <w:ins w:id="3" w:author="Tao Wan" w:date="2019-11-09T22:35:00Z">
              <w:r>
                <w:t>F</w:t>
              </w:r>
            </w:ins>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AF1AFC" w:rsidP="0050735A">
            <w:pPr>
              <w:pStyle w:val="CRCoverPage"/>
              <w:spacing w:after="0"/>
              <w:ind w:left="100"/>
              <w:rPr>
                <w:noProof/>
              </w:rPr>
            </w:pPr>
            <w:fldSimple w:instr=" DOCPROPERTY  Release  \* MERGEFORMAT ">
              <w:r w:rsidR="00D24991">
                <w:rPr>
                  <w:noProof/>
                </w:rPr>
                <w:t>Rel-1</w:t>
              </w:r>
              <w:r w:rsidR="0050735A">
                <w:rPr>
                  <w:noProof/>
                </w:rPr>
                <w:t>6</w:t>
              </w:r>
            </w:fldSimple>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5426B47E" w:rsidR="001E41F3" w:rsidRPr="00FE6B61" w:rsidRDefault="00236661">
            <w:pPr>
              <w:pStyle w:val="CRCoverPage"/>
              <w:spacing w:after="0"/>
              <w:ind w:left="100"/>
              <w:rPr>
                <w:noProof/>
                <w:lang w:val="en-US" w:eastAsia="zh-CN"/>
              </w:rPr>
            </w:pPr>
            <w:r>
              <w:rPr>
                <w:noProof/>
              </w:rPr>
              <w:t xml:space="preserve">Removing editor notes, and </w:t>
            </w:r>
            <w:r w:rsidR="00FE6B61">
              <w:rPr>
                <w:noProof/>
              </w:rPr>
              <w:t xml:space="preserve">correcting some </w:t>
            </w:r>
            <w:r w:rsidR="002D4D9D">
              <w:rPr>
                <w:noProof/>
              </w:rPr>
              <w:t xml:space="preserve">minor </w:t>
            </w:r>
            <w:r w:rsidR="00FE6B61">
              <w:rPr>
                <w:noProof/>
              </w:rPr>
              <w:t>errors</w:t>
            </w:r>
            <w:r w:rsidR="002D4D9D">
              <w:rPr>
                <w:noProof/>
              </w:rPr>
              <w:t xml:space="preserve">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338DCF2A" w:rsidR="001E41F3" w:rsidRDefault="00FE6B61">
            <w:pPr>
              <w:pStyle w:val="CRCoverPage"/>
              <w:spacing w:after="0"/>
              <w:ind w:left="100"/>
              <w:rPr>
                <w:noProof/>
              </w:rPr>
            </w:pPr>
            <w:r>
              <w:rPr>
                <w:noProof/>
              </w:rPr>
              <w:t xml:space="preserve">Removed two ENs, corrected errors in </w:t>
            </w:r>
            <w:r w:rsidR="002D4D9D">
              <w:rPr>
                <w:noProof/>
              </w:rPr>
              <w:t>Figure X.3-1.</w:t>
            </w:r>
            <w:r>
              <w:rPr>
                <w:noProof/>
              </w:rPr>
              <w:t xml:space="preserve">, and some minor editorial changes.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4509A964" w:rsidR="001E41F3" w:rsidRDefault="002B78F0">
            <w:pPr>
              <w:pStyle w:val="CRCoverPage"/>
              <w:spacing w:after="0"/>
              <w:ind w:left="100"/>
              <w:rPr>
                <w:noProof/>
              </w:rPr>
            </w:pPr>
            <w:r>
              <w:rPr>
                <w:noProof/>
              </w:rPr>
              <w:t xml:space="preserve">If </w:t>
            </w:r>
            <w:r w:rsidR="00655528">
              <w:rPr>
                <w:noProof/>
              </w:rPr>
              <w:t>not approved,</w:t>
            </w:r>
            <w:r w:rsidR="00FE6B61">
              <w:rPr>
                <w:noProof/>
              </w:rPr>
              <w:t xml:space="preserve"> the procedure in Annex X would be neither complete nor accurate</w:t>
            </w:r>
            <w:r w:rsidR="00655528">
              <w:rPr>
                <w:noProof/>
              </w:rPr>
              <w:t xml:space="preserve">.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25EE641F" w:rsidR="001E41F3" w:rsidRDefault="00B55235">
            <w:pPr>
              <w:pStyle w:val="CRCoverPage"/>
              <w:spacing w:after="0"/>
              <w:ind w:left="100"/>
              <w:rPr>
                <w:noProof/>
              </w:rPr>
            </w:pPr>
            <w:r>
              <w:rPr>
                <w:noProof/>
              </w:rPr>
              <w:t xml:space="preserve">Annex </w:t>
            </w:r>
            <w:r w:rsidR="004430A8">
              <w:rPr>
                <w:noProof/>
              </w:rPr>
              <w:t>X.3</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1CA1BDD6" w14:textId="77777777" w:rsidR="009C594B" w:rsidRPr="00095CAE" w:rsidRDefault="009C594B" w:rsidP="009C594B">
      <w:pPr>
        <w:pStyle w:val="Heading8"/>
        <w:rPr>
          <w:color w:val="0070C0"/>
          <w:u w:val="single"/>
        </w:rPr>
      </w:pPr>
      <w:bookmarkStart w:id="5" w:name="_Toc532315986"/>
      <w:r w:rsidRPr="00095CAE">
        <w:rPr>
          <w:color w:val="0070C0"/>
          <w:u w:val="single"/>
        </w:rPr>
        <w:lastRenderedPageBreak/>
        <w:t xml:space="preserve">Annex </w:t>
      </w:r>
      <w:r w:rsidRPr="00095CAE">
        <w:rPr>
          <w:color w:val="0070C0"/>
          <w:highlight w:val="yellow"/>
          <w:u w:val="single"/>
        </w:rPr>
        <w:t>X</w:t>
      </w:r>
      <w:r w:rsidRPr="00095CAE">
        <w:rPr>
          <w:color w:val="0070C0"/>
          <w:u w:val="single"/>
        </w:rPr>
        <w:t xml:space="preserve"> (</w:t>
      </w:r>
      <w:r>
        <w:rPr>
          <w:color w:val="0070C0"/>
          <w:u w:val="single"/>
        </w:rPr>
        <w:t>Inf</w:t>
      </w:r>
      <w:r w:rsidRPr="00095CAE">
        <w:rPr>
          <w:color w:val="0070C0"/>
          <w:u w:val="single"/>
        </w:rPr>
        <w:t>ormative):</w:t>
      </w:r>
      <w:r w:rsidRPr="00095CAE">
        <w:rPr>
          <w:color w:val="0070C0"/>
          <w:u w:val="single"/>
        </w:rPr>
        <w:br/>
        <w:t xml:space="preserve">Authentication for non-5G capable devices behind </w:t>
      </w:r>
      <w:r>
        <w:rPr>
          <w:color w:val="0070C0"/>
          <w:u w:val="single"/>
        </w:rPr>
        <w:t>r</w:t>
      </w:r>
      <w:r w:rsidRPr="00095CAE">
        <w:rPr>
          <w:color w:val="0070C0"/>
          <w:u w:val="single"/>
        </w:rPr>
        <w:t xml:space="preserve">esidential </w:t>
      </w:r>
      <w:r>
        <w:rPr>
          <w:color w:val="0070C0"/>
          <w:u w:val="single"/>
        </w:rPr>
        <w:t>g</w:t>
      </w:r>
      <w:r w:rsidRPr="00095CAE">
        <w:rPr>
          <w:color w:val="0070C0"/>
          <w:u w:val="single"/>
        </w:rPr>
        <w:t>ateway</w:t>
      </w:r>
    </w:p>
    <w:p w14:paraId="03FC7424" w14:textId="77777777" w:rsidR="009C594B" w:rsidRPr="00095CAE" w:rsidRDefault="009C594B" w:rsidP="009C594B">
      <w:pPr>
        <w:pStyle w:val="Heading1"/>
        <w:rPr>
          <w:color w:val="0070C0"/>
          <w:u w:val="single"/>
        </w:rPr>
      </w:pPr>
      <w:r w:rsidRPr="00095CAE">
        <w:rPr>
          <w:color w:val="0070C0"/>
          <w:highlight w:val="yellow"/>
          <w:u w:val="single"/>
        </w:rPr>
        <w:t>X</w:t>
      </w:r>
      <w:r w:rsidRPr="00095CAE">
        <w:rPr>
          <w:color w:val="0070C0"/>
          <w:u w:val="single"/>
        </w:rPr>
        <w:t xml:space="preserve">.1 </w:t>
      </w:r>
      <w:r w:rsidRPr="00095CAE">
        <w:rPr>
          <w:color w:val="0070C0"/>
          <w:u w:val="single"/>
        </w:rPr>
        <w:tab/>
        <w:t xml:space="preserve">General </w:t>
      </w:r>
    </w:p>
    <w:p w14:paraId="070041CD" w14:textId="77777777" w:rsidR="009C594B" w:rsidRPr="00F60922" w:rsidRDefault="009C594B" w:rsidP="009C594B">
      <w:pPr>
        <w:rPr>
          <w:color w:val="0070C0"/>
          <w:u w:val="single"/>
        </w:rPr>
      </w:pPr>
      <w:r w:rsidRPr="00F60922">
        <w:rPr>
          <w:color w:val="0070C0"/>
          <w:u w:val="single"/>
        </w:rPr>
        <w:t xml:space="preserve">This annex describes the authentication procedure, using EAP-TLS as an example, for Non-5G Capable (N5GC) devices behind Residential Gateways (RGs) in an isolated 5G networks </w:t>
      </w:r>
      <w:r>
        <w:rPr>
          <w:color w:val="0070C0"/>
          <w:u w:val="single"/>
        </w:rPr>
        <w:t xml:space="preserve">(i.e., roaming is not considered) </w:t>
      </w:r>
      <w:r w:rsidRPr="00F60922">
        <w:rPr>
          <w:color w:val="0070C0"/>
          <w:u w:val="single"/>
        </w:rPr>
        <w:t xml:space="preserve">with wireline access. The registration procedure of N5GC devices is described in TS 23.316 [xx]. </w:t>
      </w:r>
    </w:p>
    <w:p w14:paraId="2FE91C35" w14:textId="77777777" w:rsidR="009C594B" w:rsidRPr="00095CAE" w:rsidRDefault="009C594B" w:rsidP="009C594B">
      <w:pPr>
        <w:rPr>
          <w:rFonts w:ascii="Arial" w:hAnsi="Arial"/>
          <w:color w:val="0070C0"/>
          <w:sz w:val="36"/>
          <w:u w:val="single"/>
        </w:rPr>
      </w:pPr>
      <w:r w:rsidRPr="00095CAE">
        <w:rPr>
          <w:rFonts w:ascii="Arial" w:hAnsi="Arial"/>
          <w:color w:val="0070C0"/>
          <w:sz w:val="36"/>
          <w:highlight w:val="yellow"/>
          <w:u w:val="single"/>
        </w:rPr>
        <w:t>X</w:t>
      </w:r>
      <w:r w:rsidRPr="00095CAE">
        <w:rPr>
          <w:rFonts w:ascii="Arial" w:hAnsi="Arial"/>
          <w:color w:val="0070C0"/>
          <w:sz w:val="36"/>
          <w:u w:val="single"/>
        </w:rPr>
        <w:t xml:space="preserve">.2 </w:t>
      </w:r>
      <w:r w:rsidRPr="00095CAE">
        <w:rPr>
          <w:rFonts w:ascii="Arial" w:hAnsi="Arial"/>
          <w:color w:val="0070C0"/>
          <w:sz w:val="36"/>
          <w:u w:val="single"/>
        </w:rPr>
        <w:tab/>
        <w:t xml:space="preserve">Baseline for using non-5G capable devices </w:t>
      </w:r>
      <w:r>
        <w:rPr>
          <w:rFonts w:ascii="Arial" w:hAnsi="Arial"/>
          <w:color w:val="0070C0"/>
          <w:sz w:val="36"/>
          <w:u w:val="single"/>
        </w:rPr>
        <w:t>with</w:t>
      </w:r>
      <w:r w:rsidRPr="00095CAE">
        <w:rPr>
          <w:rFonts w:ascii="Arial" w:hAnsi="Arial"/>
          <w:color w:val="0070C0"/>
          <w:sz w:val="36"/>
          <w:u w:val="single"/>
        </w:rPr>
        <w:t xml:space="preserve"> 5G</w:t>
      </w:r>
      <w:r>
        <w:rPr>
          <w:rFonts w:ascii="Arial" w:hAnsi="Arial"/>
          <w:color w:val="0070C0"/>
          <w:sz w:val="36"/>
          <w:u w:val="single"/>
        </w:rPr>
        <w:t>C</w:t>
      </w:r>
      <w:r w:rsidRPr="00095CAE">
        <w:rPr>
          <w:rFonts w:ascii="Arial" w:hAnsi="Arial"/>
          <w:color w:val="0070C0"/>
          <w:sz w:val="36"/>
          <w:u w:val="single"/>
        </w:rPr>
        <w:t xml:space="preserve"> </w:t>
      </w:r>
    </w:p>
    <w:p w14:paraId="1CEBE2B7" w14:textId="77777777" w:rsidR="009C594B" w:rsidRPr="00095CAE" w:rsidRDefault="009C594B" w:rsidP="009C594B">
      <w:pPr>
        <w:rPr>
          <w:color w:val="0070C0"/>
          <w:u w:val="single"/>
        </w:rPr>
      </w:pPr>
      <w:r w:rsidRPr="003C04F1">
        <w:rPr>
          <w:color w:val="0070C0"/>
          <w:u w:val="single"/>
        </w:rPr>
        <w:t>N5GC devices</w:t>
      </w:r>
      <w:r w:rsidRPr="00095CAE">
        <w:rPr>
          <w:color w:val="0070C0"/>
          <w:u w:val="single"/>
        </w:rPr>
        <w:t xml:space="preserve"> lack some key 5G capabilities, including NAS and the derivation of 5G key hierarchy. Those devices exist in wireline networks and need to be able to access the converged 5G core. The authentication of </w:t>
      </w:r>
      <w:r>
        <w:rPr>
          <w:color w:val="0070C0"/>
          <w:u w:val="single"/>
        </w:rPr>
        <w:t xml:space="preserve">N5GC </w:t>
      </w:r>
      <w:r w:rsidRPr="00095CAE">
        <w:rPr>
          <w:color w:val="0070C0"/>
          <w:u w:val="single"/>
        </w:rPr>
        <w:t xml:space="preserve">devices can be based on additional EAP methods other than EAP-AKA’. The procedure in </w:t>
      </w:r>
      <w:r w:rsidRPr="00095CAE">
        <w:rPr>
          <w:color w:val="0070C0"/>
          <w:highlight w:val="yellow"/>
          <w:u w:val="single"/>
        </w:rPr>
        <w:t>X</w:t>
      </w:r>
      <w:r w:rsidRPr="00095CAE">
        <w:rPr>
          <w:color w:val="0070C0"/>
          <w:u w:val="single"/>
        </w:rPr>
        <w:t>.3 uses EAP-TLS</w:t>
      </w:r>
      <w:r>
        <w:rPr>
          <w:color w:val="0070C0"/>
          <w:u w:val="single"/>
        </w:rPr>
        <w:t xml:space="preserve"> in Annex B </w:t>
      </w:r>
      <w:r w:rsidRPr="00095CAE">
        <w:rPr>
          <w:color w:val="0070C0"/>
          <w:u w:val="single"/>
        </w:rPr>
        <w:t xml:space="preserve">as an example, but it differs from the Annex B in the following: </w:t>
      </w:r>
    </w:p>
    <w:p w14:paraId="20654892" w14:textId="77777777" w:rsidR="009C594B" w:rsidRPr="00095CAE" w:rsidRDefault="009C594B" w:rsidP="009C594B">
      <w:pPr>
        <w:ind w:left="644"/>
        <w:rPr>
          <w:color w:val="0070C0"/>
          <w:u w:val="single"/>
        </w:rPr>
      </w:pPr>
      <w:r w:rsidRPr="00095CAE">
        <w:rPr>
          <w:color w:val="0070C0"/>
          <w:u w:val="single"/>
        </w:rPr>
        <w:t xml:space="preserve">a) the W-AGF creates the registration request on behalf of the </w:t>
      </w:r>
      <w:r>
        <w:rPr>
          <w:color w:val="0070C0"/>
          <w:u w:val="single"/>
        </w:rPr>
        <w:t>N5GC</w:t>
      </w:r>
      <w:r w:rsidRPr="00095CAE">
        <w:rPr>
          <w:color w:val="0070C0"/>
          <w:u w:val="single"/>
        </w:rPr>
        <w:t xml:space="preserve"> device; </w:t>
      </w:r>
    </w:p>
    <w:p w14:paraId="689DC474" w14:textId="77777777" w:rsidR="009C594B" w:rsidRPr="00095CAE" w:rsidRDefault="009C594B" w:rsidP="009C594B">
      <w:pPr>
        <w:ind w:left="644"/>
        <w:rPr>
          <w:color w:val="0070C0"/>
          <w:u w:val="single"/>
        </w:rPr>
      </w:pPr>
      <w:r w:rsidRPr="00095CAE">
        <w:rPr>
          <w:color w:val="0070C0"/>
          <w:u w:val="single"/>
        </w:rPr>
        <w:t xml:space="preserve">b) AMF/SEAF does not send any 5G related parameters (including </w:t>
      </w:r>
      <w:proofErr w:type="spellStart"/>
      <w:r w:rsidRPr="00095CAE">
        <w:rPr>
          <w:color w:val="0070C0"/>
          <w:u w:val="single"/>
        </w:rPr>
        <w:t>ngKSI</w:t>
      </w:r>
      <w:proofErr w:type="spellEnd"/>
      <w:r w:rsidRPr="00095CAE">
        <w:rPr>
          <w:color w:val="0070C0"/>
          <w:u w:val="single"/>
        </w:rPr>
        <w:t xml:space="preserve"> and ABBA) to the </w:t>
      </w:r>
      <w:r>
        <w:rPr>
          <w:color w:val="0070C0"/>
          <w:u w:val="single"/>
        </w:rPr>
        <w:t xml:space="preserve">N5GC </w:t>
      </w:r>
      <w:r w:rsidRPr="00095CAE">
        <w:rPr>
          <w:color w:val="0070C0"/>
          <w:u w:val="single"/>
        </w:rPr>
        <w:t xml:space="preserve">device; and </w:t>
      </w:r>
    </w:p>
    <w:p w14:paraId="078697EC" w14:textId="77777777" w:rsidR="009C594B" w:rsidRPr="00095CAE" w:rsidRDefault="009C594B" w:rsidP="009C594B">
      <w:pPr>
        <w:ind w:left="644"/>
        <w:rPr>
          <w:color w:val="0070C0"/>
          <w:u w:val="single"/>
        </w:rPr>
      </w:pPr>
      <w:r w:rsidRPr="00095CAE">
        <w:rPr>
          <w:color w:val="0070C0"/>
          <w:u w:val="single"/>
        </w:rPr>
        <w:t xml:space="preserve">c) Neither </w:t>
      </w:r>
      <w:r>
        <w:rPr>
          <w:color w:val="0070C0"/>
          <w:u w:val="single"/>
        </w:rPr>
        <w:t>the N5GC</w:t>
      </w:r>
      <w:r w:rsidRPr="00095CAE">
        <w:rPr>
          <w:color w:val="0070C0"/>
          <w:u w:val="single"/>
        </w:rPr>
        <w:t xml:space="preserve"> device nor the AUSF derives any 5G related keys after EAP authentication.</w:t>
      </w:r>
    </w:p>
    <w:p w14:paraId="517EDCED" w14:textId="77777777" w:rsidR="009C594B" w:rsidRPr="00095CAE" w:rsidRDefault="009C594B" w:rsidP="009C594B">
      <w:pPr>
        <w:rPr>
          <w:color w:val="0070C0"/>
          <w:u w:val="single"/>
        </w:rPr>
      </w:pPr>
      <w:r w:rsidRPr="00095CAE">
        <w:rPr>
          <w:rFonts w:ascii="Arial" w:hAnsi="Arial"/>
          <w:color w:val="0070C0"/>
          <w:sz w:val="36"/>
          <w:highlight w:val="yellow"/>
          <w:u w:val="single"/>
        </w:rPr>
        <w:t>X</w:t>
      </w:r>
      <w:r w:rsidRPr="00095CAE">
        <w:rPr>
          <w:rFonts w:ascii="Arial" w:hAnsi="Arial"/>
          <w:color w:val="0070C0"/>
          <w:sz w:val="36"/>
          <w:u w:val="single"/>
        </w:rPr>
        <w:t>.3</w:t>
      </w:r>
      <w:r w:rsidRPr="00095CAE">
        <w:rPr>
          <w:rFonts w:ascii="Arial" w:hAnsi="Arial"/>
          <w:color w:val="0070C0"/>
          <w:sz w:val="36"/>
          <w:u w:val="single"/>
        </w:rPr>
        <w:tab/>
      </w:r>
      <w:r w:rsidRPr="00095CAE">
        <w:rPr>
          <w:rFonts w:ascii="Arial" w:hAnsi="Arial"/>
          <w:color w:val="0070C0"/>
          <w:sz w:val="36"/>
          <w:u w:val="single"/>
        </w:rPr>
        <w:tab/>
        <w:t xml:space="preserve">Authentication Procedure </w:t>
      </w:r>
    </w:p>
    <w:p w14:paraId="0AEE3FAD" w14:textId="2AA6D7EA" w:rsidR="009C594B" w:rsidRDefault="009C594B" w:rsidP="009C594B">
      <w:pPr>
        <w:rPr>
          <w:ins w:id="6" w:author="Tao Wan" w:date="2019-11-09T21:59:00Z"/>
          <w:color w:val="0070C0"/>
          <w:u w:val="single"/>
        </w:rPr>
      </w:pPr>
      <w:r w:rsidRPr="00095CAE">
        <w:rPr>
          <w:color w:val="0070C0"/>
          <w:u w:val="single"/>
        </w:rPr>
        <w:t xml:space="preserve">Figure </w:t>
      </w:r>
      <w:r w:rsidRPr="00095CAE">
        <w:rPr>
          <w:color w:val="0070C0"/>
          <w:highlight w:val="yellow"/>
          <w:u w:val="single"/>
        </w:rPr>
        <w:t>X</w:t>
      </w:r>
      <w:r w:rsidRPr="00095CAE">
        <w:rPr>
          <w:color w:val="0070C0"/>
          <w:u w:val="single"/>
        </w:rPr>
        <w:t>.3-1 shows the details of the authentication procedure as part of the initial registration procedure specified in TS 23.316 [</w:t>
      </w:r>
      <w:r w:rsidRPr="00095CAE">
        <w:rPr>
          <w:color w:val="0070C0"/>
          <w:highlight w:val="yellow"/>
          <w:u w:val="single"/>
        </w:rPr>
        <w:t>xx</w:t>
      </w:r>
      <w:r w:rsidRPr="00095CAE">
        <w:rPr>
          <w:color w:val="0070C0"/>
          <w:u w:val="single"/>
        </w:rPr>
        <w:t xml:space="preserve">] following the principles listed in clause </w:t>
      </w:r>
      <w:r w:rsidRPr="00095CAE">
        <w:rPr>
          <w:color w:val="0070C0"/>
          <w:highlight w:val="yellow"/>
          <w:u w:val="single"/>
        </w:rPr>
        <w:t>X</w:t>
      </w:r>
      <w:r w:rsidRPr="00095CAE">
        <w:rPr>
          <w:color w:val="0070C0"/>
          <w:u w:val="single"/>
        </w:rPr>
        <w:t xml:space="preserve">.2. It uses EAP-TLS as an example, but other EAP methods can also be supported. </w:t>
      </w:r>
    </w:p>
    <w:p w14:paraId="2653DDD3" w14:textId="77777777" w:rsidR="009C594B" w:rsidRPr="00617396" w:rsidRDefault="009C594B" w:rsidP="009C594B">
      <w:pPr>
        <w:ind w:left="568"/>
        <w:rPr>
          <w:ins w:id="7" w:author="Tao Wan" w:date="2019-11-09T21:59:00Z"/>
          <w:noProof/>
          <w:color w:val="C00000"/>
          <w:u w:val="single"/>
        </w:rPr>
      </w:pPr>
      <w:ins w:id="8" w:author="Tao Wan" w:date="2019-11-09T21:59:00Z">
        <w:r w:rsidRPr="00617396">
          <w:rPr>
            <w:noProof/>
            <w:color w:val="C00000"/>
            <w:u w:val="single"/>
          </w:rPr>
          <w:t>NOTE1</w:t>
        </w:r>
        <w:r>
          <w:rPr>
            <w:noProof/>
            <w:color w:val="C00000"/>
            <w:u w:val="single"/>
          </w:rPr>
          <w:t>:</w:t>
        </w:r>
        <w:r w:rsidRPr="00617396">
          <w:rPr>
            <w:noProof/>
            <w:color w:val="C00000"/>
            <w:u w:val="single"/>
          </w:rPr>
          <w:t xml:space="preserve"> W-AGF acts on behalf of N5GC device during the registration process. </w:t>
        </w:r>
      </w:ins>
    </w:p>
    <w:p w14:paraId="7A719F2C" w14:textId="77777777" w:rsidR="009C594B" w:rsidRPr="00617396" w:rsidRDefault="009C594B" w:rsidP="009C594B">
      <w:pPr>
        <w:ind w:left="284" w:firstLine="284"/>
        <w:rPr>
          <w:ins w:id="9" w:author="Tao Wan" w:date="2019-11-09T21:59:00Z"/>
          <w:color w:val="C00000"/>
          <w:u w:val="single"/>
          <w:lang w:val="en-US"/>
        </w:rPr>
      </w:pPr>
      <w:ins w:id="10" w:author="Tao Wan" w:date="2019-11-09T21:59:00Z">
        <w:r w:rsidRPr="00617396">
          <w:rPr>
            <w:color w:val="C00000"/>
            <w:u w:val="single"/>
            <w:lang w:val="en-US"/>
          </w:rPr>
          <w:t>NOTE2</w:t>
        </w:r>
        <w:r>
          <w:rPr>
            <w:color w:val="C00000"/>
            <w:u w:val="single"/>
            <w:lang w:val="en-US"/>
          </w:rPr>
          <w:t>:</w:t>
        </w:r>
        <w:r w:rsidRPr="00617396">
          <w:rPr>
            <w:color w:val="C00000"/>
            <w:u w:val="single"/>
            <w:lang w:val="en-US"/>
          </w:rPr>
          <w:t xml:space="preserve"> </w:t>
        </w:r>
        <w:r w:rsidRPr="00617396">
          <w:rPr>
            <w:color w:val="C00000"/>
            <w:u w:val="single"/>
            <w:lang w:val="x-none"/>
          </w:rPr>
          <w:t xml:space="preserve">The link between the </w:t>
        </w:r>
        <w:r>
          <w:rPr>
            <w:color w:val="C00000"/>
            <w:u w:val="single"/>
            <w:lang w:val="en-US"/>
          </w:rPr>
          <w:t>N5GC device</w:t>
        </w:r>
        <w:r w:rsidRPr="00617396">
          <w:rPr>
            <w:color w:val="C00000"/>
            <w:u w:val="single"/>
            <w:lang w:val="x-none"/>
          </w:rPr>
          <w:t xml:space="preserve"> and </w:t>
        </w:r>
        <w:r>
          <w:rPr>
            <w:color w:val="C00000"/>
            <w:u w:val="single"/>
            <w:lang w:val="en-US"/>
          </w:rPr>
          <w:t xml:space="preserve">the </w:t>
        </w:r>
        <w:r w:rsidRPr="00617396">
          <w:rPr>
            <w:color w:val="C00000"/>
            <w:u w:val="single"/>
            <w:lang w:val="en-US"/>
          </w:rPr>
          <w:t xml:space="preserve">RG, and between </w:t>
        </w:r>
        <w:r>
          <w:rPr>
            <w:color w:val="C00000"/>
            <w:u w:val="single"/>
            <w:lang w:val="en-US"/>
          </w:rPr>
          <w:t xml:space="preserve">the </w:t>
        </w:r>
        <w:r w:rsidRPr="00617396">
          <w:rPr>
            <w:color w:val="C00000"/>
            <w:u w:val="single"/>
            <w:lang w:val="en-US"/>
          </w:rPr>
          <w:t xml:space="preserve">RG and </w:t>
        </w:r>
        <w:r w:rsidRPr="00617396">
          <w:rPr>
            <w:color w:val="C00000"/>
            <w:u w:val="single"/>
            <w:lang w:val="x-none"/>
          </w:rPr>
          <w:t xml:space="preserve">the </w:t>
        </w:r>
        <w:r w:rsidRPr="00617396">
          <w:rPr>
            <w:color w:val="C00000"/>
            <w:u w:val="single"/>
            <w:lang w:val="en-US"/>
          </w:rPr>
          <w:t>W-AGF</w:t>
        </w:r>
        <w:r w:rsidRPr="00617396">
          <w:rPr>
            <w:color w:val="C00000"/>
            <w:u w:val="single"/>
            <w:lang w:val="x-none"/>
          </w:rPr>
          <w:t xml:space="preserve"> can be any data link (L2) that supports EAP encapsulation</w:t>
        </w:r>
        <w:r w:rsidRPr="00617396">
          <w:rPr>
            <w:color w:val="C00000"/>
            <w:u w:val="single"/>
            <w:lang w:val="en-US"/>
          </w:rPr>
          <w:t>.</w:t>
        </w:r>
      </w:ins>
    </w:p>
    <w:p w14:paraId="5DB5E660" w14:textId="77777777" w:rsidR="009C594B" w:rsidRPr="00095CAE" w:rsidRDefault="009C594B" w:rsidP="009C594B">
      <w:pPr>
        <w:rPr>
          <w:color w:val="0070C0"/>
          <w:u w:val="single"/>
        </w:rPr>
      </w:pPr>
    </w:p>
    <w:p w14:paraId="710D7F93" w14:textId="6E176CFC" w:rsidR="009C594B" w:rsidRPr="00095CAE" w:rsidRDefault="009C594B" w:rsidP="009C594B">
      <w:pPr>
        <w:jc w:val="center"/>
        <w:rPr>
          <w:noProof/>
          <w:color w:val="0070C0"/>
          <w:sz w:val="28"/>
          <w:u w:val="single"/>
        </w:rPr>
      </w:pPr>
      <w:ins w:id="11" w:author="Tao Wan" w:date="2019-11-09T22:00:00Z">
        <w:r w:rsidRPr="00364420">
          <w:rPr>
            <w:noProof/>
            <w:color w:val="0070C0"/>
            <w:sz w:val="28"/>
          </w:rPr>
          <w:lastRenderedPageBreak/>
          <w:drawing>
            <wp:inline distT="0" distB="0" distL="0" distR="0" wp14:anchorId="13BCF9D5" wp14:editId="0C6CB5CC">
              <wp:extent cx="6120765" cy="45567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56760"/>
                      </a:xfrm>
                      <a:prstGeom prst="rect">
                        <a:avLst/>
                      </a:prstGeom>
                    </pic:spPr>
                  </pic:pic>
                </a:graphicData>
              </a:graphic>
            </wp:inline>
          </w:drawing>
        </w:r>
      </w:ins>
      <w:del w:id="12" w:author="Tao Wan" w:date="2019-11-09T21:59:00Z">
        <w:r w:rsidRPr="007D226F" w:rsidDel="009C594B">
          <w:rPr>
            <w:noProof/>
            <w:color w:val="0070C0"/>
            <w:sz w:val="28"/>
            <w:u w:val="single"/>
            <w:lang w:val="en-US" w:eastAsia="zh-CN"/>
          </w:rPr>
          <w:drawing>
            <wp:inline distT="0" distB="0" distL="0" distR="0" wp14:anchorId="082DBE3A" wp14:editId="7E080CE0">
              <wp:extent cx="5283200" cy="3911600"/>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3200" cy="3911600"/>
                      </a:xfrm>
                      <a:prstGeom prst="rect">
                        <a:avLst/>
                      </a:prstGeom>
                      <a:noFill/>
                      <a:ln>
                        <a:noFill/>
                      </a:ln>
                    </pic:spPr>
                  </pic:pic>
                </a:graphicData>
              </a:graphic>
            </wp:inline>
          </w:drawing>
        </w:r>
      </w:del>
    </w:p>
    <w:p w14:paraId="2DE41F4B" w14:textId="477DD7AE" w:rsidR="009C594B" w:rsidRPr="00095CAE" w:rsidRDefault="009C594B" w:rsidP="009C594B">
      <w:pPr>
        <w:pStyle w:val="Footer"/>
        <w:rPr>
          <w:color w:val="0070C0"/>
          <w:u w:val="single"/>
        </w:rPr>
      </w:pPr>
      <w:r w:rsidRPr="00095CAE">
        <w:rPr>
          <w:i w:val="0"/>
          <w:color w:val="0070C0"/>
          <w:u w:val="single"/>
        </w:rPr>
        <w:t xml:space="preserve">Figure X.3-1: Initial registration </w:t>
      </w:r>
      <w:ins w:id="13" w:author="Tao Wan" w:date="2019-11-09T22:01:00Z">
        <w:r>
          <w:rPr>
            <w:i w:val="0"/>
            <w:color w:val="0070C0"/>
            <w:u w:val="single"/>
          </w:rPr>
          <w:t xml:space="preserve">and authentication </w:t>
        </w:r>
      </w:ins>
      <w:r w:rsidRPr="00095CAE">
        <w:rPr>
          <w:i w:val="0"/>
          <w:color w:val="0070C0"/>
          <w:u w:val="single"/>
        </w:rPr>
        <w:t>of an non-5G capable device to 5GC</w:t>
      </w:r>
    </w:p>
    <w:p w14:paraId="23914183" w14:textId="77777777" w:rsidR="009C594B" w:rsidRPr="00095CAE" w:rsidRDefault="009C594B" w:rsidP="009C594B">
      <w:pPr>
        <w:pStyle w:val="Footer"/>
        <w:rPr>
          <w:color w:val="0070C0"/>
          <w:u w:val="single"/>
        </w:rPr>
      </w:pPr>
    </w:p>
    <w:p w14:paraId="168AFA16" w14:textId="12147030" w:rsidR="009C594B" w:rsidRPr="00095CAE" w:rsidRDefault="009C594B" w:rsidP="009C594B">
      <w:pPr>
        <w:rPr>
          <w:noProof/>
          <w:color w:val="0070C0"/>
          <w:u w:val="single"/>
        </w:rPr>
      </w:pPr>
      <w:r w:rsidRPr="00095CAE">
        <w:rPr>
          <w:noProof/>
          <w:color w:val="0070C0"/>
          <w:u w:val="single"/>
        </w:rPr>
        <w:t>In the following, the steps 1-</w:t>
      </w:r>
      <w:del w:id="14" w:author="Tao Wan" w:date="2019-11-09T22:02:00Z">
        <w:r w:rsidRPr="00095CAE" w:rsidDel="009C594B">
          <w:rPr>
            <w:noProof/>
            <w:color w:val="0070C0"/>
            <w:u w:val="single"/>
          </w:rPr>
          <w:delText xml:space="preserve">14 </w:delText>
        </w:r>
      </w:del>
      <w:ins w:id="15" w:author="Tao Wan" w:date="2019-11-09T22:02:00Z">
        <w:r w:rsidRPr="00095CAE">
          <w:rPr>
            <w:noProof/>
            <w:color w:val="0070C0"/>
            <w:u w:val="single"/>
          </w:rPr>
          <w:t>1</w:t>
        </w:r>
        <w:r>
          <w:rPr>
            <w:noProof/>
            <w:color w:val="0070C0"/>
            <w:u w:val="single"/>
          </w:rPr>
          <w:t>5</w:t>
        </w:r>
        <w:r w:rsidRPr="00095CAE">
          <w:rPr>
            <w:noProof/>
            <w:color w:val="0070C0"/>
            <w:u w:val="single"/>
          </w:rPr>
          <w:t xml:space="preserve"> </w:t>
        </w:r>
      </w:ins>
      <w:r w:rsidRPr="00095CAE">
        <w:rPr>
          <w:noProof/>
          <w:color w:val="0070C0"/>
          <w:u w:val="single"/>
        </w:rPr>
        <w:t xml:space="preserve">for initial registration of an </w:t>
      </w:r>
      <w:r>
        <w:rPr>
          <w:noProof/>
          <w:color w:val="0070C0"/>
          <w:u w:val="single"/>
        </w:rPr>
        <w:t>N5GC</w:t>
      </w:r>
      <w:r w:rsidRPr="00095CAE">
        <w:rPr>
          <w:noProof/>
          <w:color w:val="0070C0"/>
          <w:u w:val="single"/>
        </w:rPr>
        <w:t xml:space="preserve"> device to 5GC are described: </w:t>
      </w:r>
    </w:p>
    <w:p w14:paraId="6CA8DA02" w14:textId="27AA7A0D" w:rsidR="009C594B" w:rsidRPr="00095CAE" w:rsidRDefault="009C594B" w:rsidP="009C594B">
      <w:pPr>
        <w:ind w:left="284"/>
        <w:rPr>
          <w:noProof/>
          <w:color w:val="0070C0"/>
          <w:u w:val="single"/>
        </w:rPr>
      </w:pPr>
      <w:r w:rsidRPr="00095CAE">
        <w:rPr>
          <w:noProof/>
          <w:color w:val="0070C0"/>
          <w:u w:val="single"/>
        </w:rPr>
        <w:t xml:space="preserve">1.  The </w:t>
      </w:r>
      <w:r>
        <w:rPr>
          <w:noProof/>
          <w:color w:val="0070C0"/>
          <w:u w:val="single"/>
        </w:rPr>
        <w:t>N5GC</w:t>
      </w:r>
      <w:r w:rsidRPr="00095CAE">
        <w:rPr>
          <w:noProof/>
          <w:color w:val="0070C0"/>
          <w:u w:val="single"/>
        </w:rPr>
        <w:t xml:space="preserve"> device connects to W-AGF via a RG which is configured as a layer 2 bridge. W-AGF is associated with a 5GC</w:t>
      </w:r>
      <w:ins w:id="16" w:author="Tao Wan" w:date="2019-11-09T22:02:00Z">
        <w:r>
          <w:rPr>
            <w:noProof/>
            <w:color w:val="0070C0"/>
            <w:u w:val="single"/>
          </w:rPr>
          <w:t xml:space="preserve"> </w:t>
        </w:r>
        <w:r w:rsidRPr="00617396">
          <w:rPr>
            <w:noProof/>
            <w:color w:val="C00000"/>
            <w:u w:val="single"/>
          </w:rPr>
          <w:t>and acts on behalf of the N5GC device during its registration process</w:t>
        </w:r>
      </w:ins>
      <w:r w:rsidRPr="00095CAE">
        <w:rPr>
          <w:noProof/>
          <w:color w:val="0070C0"/>
          <w:u w:val="single"/>
        </w:rPr>
        <w:t xml:space="preserve">. </w:t>
      </w:r>
    </w:p>
    <w:p w14:paraId="24C06B86" w14:textId="77777777" w:rsidR="009C594B" w:rsidRPr="00095CAE" w:rsidRDefault="009C594B" w:rsidP="009C594B">
      <w:pPr>
        <w:ind w:left="284"/>
        <w:rPr>
          <w:noProof/>
          <w:color w:val="0070C0"/>
          <w:u w:val="single"/>
        </w:rPr>
      </w:pPr>
      <w:r w:rsidRPr="00095CAE">
        <w:rPr>
          <w:noProof/>
          <w:color w:val="0070C0"/>
          <w:u w:val="single"/>
        </w:rPr>
        <w:t>2</w:t>
      </w:r>
      <w:r w:rsidRPr="00095CAE">
        <w:rPr>
          <w:noProof/>
          <w:color w:val="0070C0"/>
          <w:u w:val="single"/>
          <w:lang w:eastAsia="zh-CN"/>
        </w:rPr>
        <w:t xml:space="preserve">a. </w:t>
      </w:r>
      <w:r w:rsidRPr="00095CAE">
        <w:rPr>
          <w:noProof/>
          <w:color w:val="0070C0"/>
          <w:u w:val="single"/>
        </w:rPr>
        <w:t xml:space="preserve">W-AGF initiates EAP authentication procedure by sending an EAP request/Identity to the </w:t>
      </w:r>
      <w:r>
        <w:rPr>
          <w:noProof/>
          <w:color w:val="0070C0"/>
          <w:u w:val="single"/>
        </w:rPr>
        <w:t>N5GC</w:t>
      </w:r>
      <w:r w:rsidRPr="00095CAE">
        <w:rPr>
          <w:noProof/>
          <w:color w:val="0070C0"/>
          <w:u w:val="single"/>
        </w:rPr>
        <w:t xml:space="preserve"> device via the RG, which acts as an L2 bridge device and forwards the ethernet frame to the </w:t>
      </w:r>
      <w:r>
        <w:rPr>
          <w:noProof/>
          <w:color w:val="0070C0"/>
          <w:u w:val="single"/>
        </w:rPr>
        <w:t>N5GC</w:t>
      </w:r>
      <w:r w:rsidRPr="00095CAE">
        <w:rPr>
          <w:noProof/>
          <w:color w:val="0070C0"/>
          <w:u w:val="single"/>
        </w:rPr>
        <w:t xml:space="preserve"> device. The EAP message is encapsualted inside an L2 frame (e.g., EAPOL). </w:t>
      </w:r>
    </w:p>
    <w:p w14:paraId="04E9C3A2" w14:textId="3D1EEF98" w:rsidR="009C594B" w:rsidRDefault="009C594B" w:rsidP="009C594B">
      <w:pPr>
        <w:ind w:left="284"/>
        <w:rPr>
          <w:ins w:id="17" w:author="Tao Wan" w:date="2019-11-09T22:04:00Z"/>
          <w:noProof/>
          <w:color w:val="0070C0"/>
          <w:u w:val="single"/>
        </w:rPr>
      </w:pPr>
      <w:r w:rsidRPr="00095CAE">
        <w:rPr>
          <w:noProof/>
          <w:color w:val="0070C0"/>
          <w:u w:val="single"/>
        </w:rPr>
        <w:t xml:space="preserve">2b. In response, the </w:t>
      </w:r>
      <w:r>
        <w:rPr>
          <w:noProof/>
          <w:color w:val="0070C0"/>
          <w:u w:val="single"/>
        </w:rPr>
        <w:t>N5GC</w:t>
      </w:r>
      <w:r w:rsidRPr="00095CAE">
        <w:rPr>
          <w:noProof/>
          <w:color w:val="0070C0"/>
          <w:u w:val="single"/>
        </w:rPr>
        <w:t xml:space="preserve"> device sends back an EAP response/Identity including its Network Access Identifier (NAI) in the form of username@realm.  </w:t>
      </w:r>
    </w:p>
    <w:p w14:paraId="66DA7C26" w14:textId="46EE6BD8" w:rsidR="009C594B" w:rsidRPr="00095CAE" w:rsidRDefault="009C594B" w:rsidP="009C594B">
      <w:pPr>
        <w:ind w:left="284"/>
        <w:rPr>
          <w:noProof/>
          <w:color w:val="0070C0"/>
          <w:u w:val="single"/>
        </w:rPr>
      </w:pPr>
      <w:ins w:id="18" w:author="Tao Wan" w:date="2019-11-09T22:04:00Z">
        <w:r w:rsidRPr="004629ED">
          <w:rPr>
            <w:noProof/>
            <w:color w:val="C00000"/>
            <w:u w:val="single"/>
          </w:rPr>
          <w:t>NOTE3: If subscription identifier privacy protection is supported, the “username” part must be either omitted or “</w:t>
        </w:r>
        <w:r>
          <w:rPr>
            <w:noProof/>
            <w:color w:val="C00000"/>
            <w:u w:val="single"/>
          </w:rPr>
          <w:t>A</w:t>
        </w:r>
        <w:r w:rsidRPr="004629ED">
          <w:rPr>
            <w:noProof/>
            <w:color w:val="C00000"/>
            <w:u w:val="single"/>
          </w:rPr>
          <w:t>no</w:t>
        </w:r>
        <w:r>
          <w:rPr>
            <w:noProof/>
            <w:color w:val="C00000"/>
            <w:u w:val="single"/>
          </w:rPr>
          <w:t>n</w:t>
        </w:r>
        <w:r w:rsidRPr="004629ED">
          <w:rPr>
            <w:noProof/>
            <w:color w:val="C00000"/>
            <w:u w:val="single"/>
          </w:rPr>
          <w:t xml:space="preserve">ymous”. </w:t>
        </w:r>
      </w:ins>
    </w:p>
    <w:p w14:paraId="1702CA10" w14:textId="3A99F3CC" w:rsidR="009C594B" w:rsidRPr="00095CAE" w:rsidRDefault="009C594B" w:rsidP="009C594B">
      <w:pPr>
        <w:ind w:left="284"/>
        <w:rPr>
          <w:noProof/>
          <w:color w:val="0070C0"/>
          <w:u w:val="single"/>
        </w:rPr>
      </w:pPr>
      <w:r w:rsidRPr="00095CAE">
        <w:rPr>
          <w:noProof/>
          <w:color w:val="0070C0"/>
          <w:u w:val="single"/>
        </w:rPr>
        <w:t xml:space="preserve">3.  W-AGF creates a registration request on behalf of the </w:t>
      </w:r>
      <w:r>
        <w:rPr>
          <w:noProof/>
          <w:color w:val="0070C0"/>
          <w:u w:val="single"/>
        </w:rPr>
        <w:t>N5GC</w:t>
      </w:r>
      <w:r w:rsidRPr="00095CAE">
        <w:rPr>
          <w:noProof/>
          <w:color w:val="0070C0"/>
          <w:u w:val="single"/>
        </w:rPr>
        <w:t xml:space="preserve"> device with an indication of "</w:t>
      </w:r>
      <w:r w:rsidRPr="00095CAE">
        <w:rPr>
          <w:color w:val="0070C0"/>
          <w:u w:val="single"/>
        </w:rPr>
        <w:t>N5GC device</w:t>
      </w:r>
      <w:r w:rsidRPr="00095CAE">
        <w:rPr>
          <w:noProof/>
          <w:color w:val="0070C0"/>
          <w:u w:val="single"/>
        </w:rPr>
        <w:t xml:space="preserve">". </w:t>
      </w:r>
      <w:ins w:id="19" w:author="Tao Wan" w:date="2019-11-09T22:04:00Z">
        <w:r w:rsidRPr="00617396">
          <w:rPr>
            <w:noProof/>
            <w:color w:val="C00000"/>
            <w:u w:val="single"/>
          </w:rPr>
          <w:t>The SUPI of the N5GC device is in the form of NAI, and W-AGF constructs SUCI from SUPI using the NULL scheme.</w:t>
        </w:r>
      </w:ins>
    </w:p>
    <w:p w14:paraId="610E81BB" w14:textId="62009E64" w:rsidR="009C594B" w:rsidRPr="00095CAE" w:rsidDel="009C594B" w:rsidRDefault="009C594B" w:rsidP="009C594B">
      <w:pPr>
        <w:pStyle w:val="EditorsNote"/>
        <w:rPr>
          <w:del w:id="20" w:author="Tao Wan" w:date="2019-11-09T22:05:00Z"/>
          <w:noProof/>
          <w:u w:val="single"/>
        </w:rPr>
      </w:pPr>
      <w:del w:id="21" w:author="Tao Wan" w:date="2019-11-09T22:05:00Z">
        <w:r w:rsidRPr="00095CAE" w:rsidDel="009C594B">
          <w:rPr>
            <w:noProof/>
            <w:u w:val="single"/>
          </w:rPr>
          <w:delText>Editor's Note: SUPI/SUCI related aspects need to be clarified.</w:delText>
        </w:r>
      </w:del>
    </w:p>
    <w:p w14:paraId="0493CC70" w14:textId="77777777" w:rsidR="009C594B" w:rsidRPr="00095CAE" w:rsidRDefault="009C594B" w:rsidP="009C594B">
      <w:pPr>
        <w:ind w:left="284"/>
        <w:rPr>
          <w:noProof/>
          <w:color w:val="0070C0"/>
          <w:u w:val="single"/>
        </w:rPr>
      </w:pPr>
      <w:r w:rsidRPr="00095CAE">
        <w:rPr>
          <w:noProof/>
          <w:color w:val="0070C0"/>
          <w:u w:val="single"/>
        </w:rPr>
        <w:t>4a. W-AGF selects the AMF/SEAF.</w:t>
      </w:r>
    </w:p>
    <w:p w14:paraId="35168E93" w14:textId="3B6A2338" w:rsidR="009C594B" w:rsidRPr="00095CAE" w:rsidRDefault="009C594B" w:rsidP="009C594B">
      <w:pPr>
        <w:ind w:left="284"/>
        <w:rPr>
          <w:noProof/>
          <w:color w:val="0070C0"/>
          <w:u w:val="single"/>
        </w:rPr>
      </w:pPr>
      <w:r w:rsidRPr="00095CAE">
        <w:rPr>
          <w:noProof/>
          <w:color w:val="0070C0"/>
          <w:u w:val="single"/>
        </w:rPr>
        <w:t xml:space="preserve">4b. W-AGF sends to AMF/SEAF a registration request on behalf of the </w:t>
      </w:r>
      <w:r>
        <w:rPr>
          <w:noProof/>
          <w:color w:val="0070C0"/>
          <w:u w:val="single"/>
        </w:rPr>
        <w:t>N5GC</w:t>
      </w:r>
      <w:r w:rsidRPr="00095CAE">
        <w:rPr>
          <w:noProof/>
          <w:color w:val="0070C0"/>
          <w:u w:val="single"/>
        </w:rPr>
        <w:t xml:space="preserve"> device. The registration request includes the </w:t>
      </w:r>
      <w:del w:id="22" w:author="Tao Wan" w:date="2019-11-09T22:05:00Z">
        <w:r w:rsidRPr="00095CAE" w:rsidDel="009C594B">
          <w:rPr>
            <w:noProof/>
            <w:color w:val="0070C0"/>
            <w:u w:val="single"/>
          </w:rPr>
          <w:delText>NAI</w:delText>
        </w:r>
      </w:del>
      <w:ins w:id="23" w:author="Tao Wan" w:date="2019-11-09T22:05:00Z">
        <w:r>
          <w:rPr>
            <w:noProof/>
            <w:color w:val="0070C0"/>
            <w:u w:val="single"/>
          </w:rPr>
          <w:t>SUCI</w:t>
        </w:r>
      </w:ins>
      <w:r w:rsidRPr="00095CAE">
        <w:rPr>
          <w:noProof/>
          <w:color w:val="0070C0"/>
          <w:u w:val="single"/>
        </w:rPr>
        <w:t xml:space="preserve">, wireline network name if available, and a device capability indicator (e.g., the device is </w:t>
      </w:r>
      <w:r>
        <w:rPr>
          <w:noProof/>
          <w:color w:val="0070C0"/>
          <w:u w:val="single"/>
        </w:rPr>
        <w:t>non-5G</w:t>
      </w:r>
      <w:r w:rsidRPr="00095CAE">
        <w:rPr>
          <w:noProof/>
          <w:color w:val="0070C0"/>
          <w:u w:val="single"/>
        </w:rPr>
        <w:t xml:space="preserve"> capable). </w:t>
      </w:r>
    </w:p>
    <w:p w14:paraId="3D68657C" w14:textId="1C78A75D" w:rsidR="009C594B" w:rsidRPr="00095CAE" w:rsidRDefault="009C594B" w:rsidP="009C594B">
      <w:pPr>
        <w:ind w:left="284"/>
        <w:rPr>
          <w:noProof/>
          <w:color w:val="0070C0"/>
          <w:u w:val="single"/>
        </w:rPr>
      </w:pPr>
      <w:r w:rsidRPr="00095CAE">
        <w:rPr>
          <w:noProof/>
          <w:color w:val="0070C0"/>
          <w:u w:val="single"/>
        </w:rPr>
        <w:t xml:space="preserve">4c. </w:t>
      </w:r>
      <w:ins w:id="24" w:author="Tao Wan" w:date="2019-11-09T22:06:00Z">
        <w:r w:rsidRPr="00617396">
          <w:rPr>
            <w:color w:val="C00000"/>
            <w:u w:val="single"/>
          </w:rPr>
          <w:t xml:space="preserve">The AMF/SEAF selects the AUSF based the SUCI in the received registration request and sends a </w:t>
        </w:r>
        <w:proofErr w:type="spellStart"/>
        <w:r w:rsidRPr="00617396">
          <w:rPr>
            <w:color w:val="C00000"/>
            <w:u w:val="single"/>
          </w:rPr>
          <w:t>Nausf_UEAuthentication_Authenticate</w:t>
        </w:r>
        <w:proofErr w:type="spellEnd"/>
        <w:r w:rsidRPr="00617396">
          <w:rPr>
            <w:color w:val="C00000"/>
            <w:u w:val="single"/>
          </w:rPr>
          <w:t xml:space="preserve"> Request message to the AUSF. It contains the SUCI of the N5GC device, and an indicator of the N5GC device.</w:t>
        </w:r>
      </w:ins>
      <w:del w:id="25" w:author="Tao Wan" w:date="2019-11-09T22:06:00Z">
        <w:r w:rsidRPr="00095CAE" w:rsidDel="009C594B">
          <w:rPr>
            <w:noProof/>
            <w:color w:val="0070C0"/>
            <w:u w:val="single"/>
          </w:rPr>
          <w:delText xml:space="preserve">AMF/SEAF sends an UE authentication request to the AUSF. </w:delText>
        </w:r>
      </w:del>
    </w:p>
    <w:p w14:paraId="690A15D8" w14:textId="70A5C875" w:rsidR="009C594B" w:rsidRPr="00095CAE" w:rsidRDefault="009C594B" w:rsidP="009C594B">
      <w:pPr>
        <w:ind w:left="284"/>
        <w:rPr>
          <w:noProof/>
          <w:color w:val="0070C0"/>
          <w:u w:val="single"/>
        </w:rPr>
      </w:pPr>
      <w:r w:rsidRPr="00095CAE">
        <w:rPr>
          <w:noProof/>
          <w:color w:val="0070C0"/>
          <w:u w:val="single"/>
          <w:lang w:val="en-US" w:eastAsia="zh-CN"/>
        </w:rPr>
        <w:t xml:space="preserve">5a. </w:t>
      </w:r>
      <w:ins w:id="26" w:author="Tao Wan" w:date="2019-11-09T22:06:00Z">
        <w:r w:rsidRPr="00617396">
          <w:rPr>
            <w:color w:val="C00000"/>
            <w:u w:val="single"/>
          </w:rPr>
          <w:t xml:space="preserve">The AUSF sends a </w:t>
        </w:r>
        <w:proofErr w:type="spellStart"/>
        <w:r w:rsidRPr="00617396">
          <w:rPr>
            <w:color w:val="C00000"/>
            <w:u w:val="single"/>
          </w:rPr>
          <w:t>Nudm_UEAuthentication_Get</w:t>
        </w:r>
        <w:proofErr w:type="spellEnd"/>
        <w:r w:rsidRPr="00617396">
          <w:rPr>
            <w:color w:val="C00000"/>
            <w:u w:val="single"/>
          </w:rPr>
          <w:t xml:space="preserve"> Request to the UDM. It contains the SUCI of the N5GC device.</w:t>
        </w:r>
      </w:ins>
      <w:del w:id="27" w:author="Tao Wan" w:date="2019-11-09T22:06:00Z">
        <w:r w:rsidRPr="00095CAE" w:rsidDel="009C594B">
          <w:rPr>
            <w:noProof/>
            <w:color w:val="0070C0"/>
            <w:u w:val="single"/>
            <w:lang w:val="en-US" w:eastAsia="zh-CN"/>
          </w:rPr>
          <w:delText xml:space="preserve">AUSF sends an UE authentication Get Request to UDM. </w:delText>
        </w:r>
      </w:del>
    </w:p>
    <w:p w14:paraId="42F4EA77" w14:textId="76F0E3A2" w:rsidR="009C594B" w:rsidRPr="00095CAE" w:rsidRDefault="009C594B" w:rsidP="009C594B">
      <w:pPr>
        <w:ind w:left="284"/>
        <w:rPr>
          <w:noProof/>
          <w:color w:val="0070C0"/>
          <w:u w:val="single"/>
        </w:rPr>
      </w:pPr>
      <w:r w:rsidRPr="00095CAE">
        <w:rPr>
          <w:noProof/>
          <w:color w:val="0070C0"/>
          <w:u w:val="single"/>
          <w:lang w:val="en-US" w:eastAsia="zh-CN"/>
        </w:rPr>
        <w:lastRenderedPageBreak/>
        <w:t xml:space="preserve">5b. </w:t>
      </w:r>
      <w:ins w:id="28" w:author="Tao Wan" w:date="2019-11-09T22:06:00Z">
        <w:r w:rsidRPr="00617396">
          <w:rPr>
            <w:color w:val="C00000"/>
            <w:u w:val="single"/>
          </w:rPr>
          <w:t>The UDM invokes the SIDF to map the SUCI to the SUPI and selects an authentication method, e.g., EAP-TLS, based on the SUPI.</w:t>
        </w:r>
      </w:ins>
      <w:del w:id="29" w:author="Tao Wan" w:date="2019-11-09T22:06:00Z">
        <w:r w:rsidRPr="00095CAE" w:rsidDel="009C594B">
          <w:rPr>
            <w:noProof/>
            <w:color w:val="0070C0"/>
            <w:u w:val="single"/>
            <w:lang w:val="en-US" w:eastAsia="zh-CN"/>
          </w:rPr>
          <w:delText>UDM selects an authentication method, e.g., EAP-TLS.</w:delText>
        </w:r>
      </w:del>
    </w:p>
    <w:p w14:paraId="48D3BFC1" w14:textId="55C43A60" w:rsidR="009C594B" w:rsidRPr="009C594B" w:rsidRDefault="009C594B" w:rsidP="009C594B">
      <w:pPr>
        <w:ind w:left="284"/>
        <w:rPr>
          <w:color w:val="C00000"/>
          <w:u w:val="single"/>
          <w:rPrChange w:id="30" w:author="Tao Wan" w:date="2019-11-09T22:07:00Z">
            <w:rPr>
              <w:noProof/>
              <w:color w:val="0070C0"/>
              <w:u w:val="single"/>
            </w:rPr>
          </w:rPrChange>
        </w:rPr>
      </w:pPr>
      <w:r w:rsidRPr="00095CAE">
        <w:rPr>
          <w:noProof/>
          <w:color w:val="0070C0"/>
          <w:u w:val="single"/>
          <w:lang w:val="en-US" w:eastAsia="zh-CN"/>
        </w:rPr>
        <w:t xml:space="preserve">5c. </w:t>
      </w:r>
      <w:ins w:id="31" w:author="Tao Wan" w:date="2019-11-09T22:07:00Z">
        <w:r w:rsidRPr="00617396">
          <w:rPr>
            <w:color w:val="C00000"/>
            <w:u w:val="single"/>
          </w:rPr>
          <w:t xml:space="preserve">The UDM sends a </w:t>
        </w:r>
        <w:proofErr w:type="spellStart"/>
        <w:r w:rsidRPr="00617396">
          <w:rPr>
            <w:color w:val="C00000"/>
            <w:u w:val="single"/>
          </w:rPr>
          <w:t>Nudm_UEAuthentication_Get</w:t>
        </w:r>
        <w:proofErr w:type="spellEnd"/>
        <w:r w:rsidRPr="00617396">
          <w:rPr>
            <w:color w:val="C00000"/>
            <w:u w:val="single"/>
          </w:rPr>
          <w:t xml:space="preserve"> Response to the AUSF, which contains the SUPI of the N5GC device and an indicator of the selected authentication method, e.g., EAP-TLS. </w:t>
        </w:r>
      </w:ins>
      <w:del w:id="32" w:author="Tao Wan" w:date="2019-11-09T22:07:00Z">
        <w:r w:rsidRPr="00095CAE" w:rsidDel="009C594B">
          <w:rPr>
            <w:noProof/>
            <w:color w:val="0070C0"/>
            <w:u w:val="single"/>
            <w:lang w:val="en-US" w:eastAsia="zh-CN"/>
          </w:rPr>
          <w:delText xml:space="preserve">UDM responds to AUSF with the selected authentication method. </w:delText>
        </w:r>
      </w:del>
    </w:p>
    <w:p w14:paraId="6AE1738C" w14:textId="77777777" w:rsidR="009C594B" w:rsidRPr="00617396" w:rsidRDefault="009C594B" w:rsidP="009C594B">
      <w:pPr>
        <w:pStyle w:val="B1"/>
        <w:rPr>
          <w:ins w:id="33" w:author="Tao Wan" w:date="2019-11-09T22:08:00Z"/>
          <w:color w:val="C00000"/>
          <w:u w:val="single"/>
        </w:rPr>
      </w:pPr>
      <w:ins w:id="34" w:author="Tao Wan" w:date="2019-11-09T22:08:00Z">
        <w:r w:rsidRPr="00617396">
          <w:rPr>
            <w:color w:val="C00000"/>
            <w:u w:val="single"/>
          </w:rPr>
          <w:t>NOTE</w:t>
        </w:r>
        <w:r>
          <w:rPr>
            <w:color w:val="C00000"/>
            <w:u w:val="single"/>
          </w:rPr>
          <w:t>4</w:t>
        </w:r>
        <w:r w:rsidRPr="00617396">
          <w:rPr>
            <w:color w:val="C00000"/>
            <w:u w:val="single"/>
          </w:rPr>
          <w:t>: Steps 6a-14c describe the exchange of EAP-TLS between the AUSF and the N5GC device</w:t>
        </w:r>
        <w:r>
          <w:rPr>
            <w:color w:val="C00000"/>
            <w:u w:val="single"/>
          </w:rPr>
          <w:t>, based on TLS 1.2 without subscription identifier privacy protection</w:t>
        </w:r>
        <w:r w:rsidRPr="00617396">
          <w:rPr>
            <w:color w:val="C00000"/>
            <w:u w:val="single"/>
          </w:rPr>
          <w:t xml:space="preserve">. </w:t>
        </w:r>
        <w:r>
          <w:rPr>
            <w:color w:val="C00000"/>
            <w:u w:val="single"/>
          </w:rPr>
          <w:t xml:space="preserve">To support subscription identifier privacy protection in TLS 1.2, clause 2.1.4 in RFC 5216 applies. TLS 1.3 provides native protection of privacy since client </w:t>
        </w:r>
        <w:proofErr w:type="spellStart"/>
        <w:r>
          <w:rPr>
            <w:color w:val="C00000"/>
            <w:u w:val="single"/>
          </w:rPr>
          <w:t>certifidate</w:t>
        </w:r>
        <w:proofErr w:type="spellEnd"/>
        <w:r>
          <w:rPr>
            <w:color w:val="C00000"/>
            <w:u w:val="single"/>
          </w:rPr>
          <w:t xml:space="preserve"> is sent in an encrypted format. </w:t>
        </w:r>
      </w:ins>
    </w:p>
    <w:p w14:paraId="661AC176" w14:textId="77777777" w:rsidR="009C594B" w:rsidRPr="00617396" w:rsidRDefault="009C594B" w:rsidP="009C594B">
      <w:pPr>
        <w:pStyle w:val="B1"/>
        <w:rPr>
          <w:ins w:id="35" w:author="Tao Wan" w:date="2019-11-09T22:08:00Z"/>
          <w:color w:val="C00000"/>
          <w:u w:val="single"/>
        </w:rPr>
      </w:pPr>
      <w:ins w:id="36" w:author="Tao Wan" w:date="2019-11-09T22:08:00Z">
        <w:r w:rsidRPr="00617396">
          <w:rPr>
            <w:color w:val="C00000"/>
            <w:u w:val="single"/>
          </w:rPr>
          <w:t xml:space="preserve">6a.  The AUSF starts EAP-TLS by sending to the AMF/SEAF a </w:t>
        </w:r>
        <w:proofErr w:type="spellStart"/>
        <w:r w:rsidRPr="00617396">
          <w:rPr>
            <w:color w:val="C00000"/>
            <w:u w:val="single"/>
          </w:rPr>
          <w:t>Nausf_UEAuthentication_Authenticate</w:t>
        </w:r>
        <w:proofErr w:type="spellEnd"/>
        <w:r w:rsidRPr="00617396">
          <w:rPr>
            <w:color w:val="C00000"/>
            <w:u w:val="single"/>
          </w:rPr>
          <w:t xml:space="preserve"> Response message containing an EAP-Request message of EAP-type=EAP-TLS with the Start (S) bit set, denoted as EAP-Request/EAP-TLS [TLS start].</w:t>
        </w:r>
      </w:ins>
    </w:p>
    <w:p w14:paraId="2B7CB298" w14:textId="77777777" w:rsidR="009C594B" w:rsidRPr="007A77F1" w:rsidRDefault="009C594B" w:rsidP="009C594B">
      <w:pPr>
        <w:ind w:left="568" w:hanging="284"/>
        <w:rPr>
          <w:ins w:id="37" w:author="Tao Wan" w:date="2019-11-09T22:08:00Z"/>
          <w:color w:val="C00000"/>
          <w:u w:val="single"/>
          <w:lang w:val="en-US"/>
        </w:rPr>
      </w:pPr>
      <w:ins w:id="38" w:author="Tao Wan" w:date="2019-11-09T22:08:00Z">
        <w:r w:rsidRPr="00617396">
          <w:rPr>
            <w:color w:val="C00000"/>
            <w:u w:val="single"/>
          </w:rPr>
          <w:t>6b.</w:t>
        </w:r>
        <w:r w:rsidRPr="00617396">
          <w:rPr>
            <w:color w:val="C00000"/>
            <w:u w:val="single"/>
          </w:rPr>
          <w:tab/>
          <w:t xml:space="preserve">The AMF/SEAF forwards the EAP-Request/EAP-TLS [TLS start] in the Authentication Request message to the W-AGF. </w:t>
        </w:r>
        <w:r w:rsidRPr="007A77F1">
          <w:rPr>
            <w:color w:val="C00000"/>
            <w:u w:val="single"/>
          </w:rPr>
          <w:t xml:space="preserve">The AMF/SEAF does not send </w:t>
        </w:r>
        <w:proofErr w:type="spellStart"/>
        <w:r w:rsidRPr="007A77F1">
          <w:rPr>
            <w:color w:val="C00000"/>
            <w:u w:val="single"/>
          </w:rPr>
          <w:t>ngKSI</w:t>
        </w:r>
        <w:proofErr w:type="spellEnd"/>
        <w:r w:rsidRPr="007A77F1">
          <w:rPr>
            <w:color w:val="C00000"/>
            <w:u w:val="single"/>
          </w:rPr>
          <w:t xml:space="preserve"> or ABBA to W-AGF based on the indicator of an N5GC device in this step and all subsequent messages to W-AGF</w:t>
        </w:r>
        <w:r>
          <w:rPr>
            <w:color w:val="C00000"/>
            <w:u w:val="single"/>
          </w:rPr>
          <w:t>.</w:t>
        </w:r>
      </w:ins>
    </w:p>
    <w:p w14:paraId="69DC4C2E" w14:textId="77777777" w:rsidR="009C594B" w:rsidRPr="00617396" w:rsidRDefault="009C594B" w:rsidP="009C594B">
      <w:pPr>
        <w:ind w:left="568" w:hanging="284"/>
        <w:rPr>
          <w:ins w:id="39" w:author="Tao Wan" w:date="2019-11-09T22:08:00Z"/>
          <w:color w:val="C00000"/>
          <w:u w:val="single"/>
        </w:rPr>
      </w:pPr>
      <w:ins w:id="40" w:author="Tao Wan" w:date="2019-11-09T22:08:00Z">
        <w:r w:rsidRPr="00617396">
          <w:rPr>
            <w:color w:val="C00000"/>
            <w:u w:val="single"/>
          </w:rPr>
          <w:t>6c. After receiving the EAP-Request/EAP-TLS [TLS start] message from AMF/SEAF, the W-AGF sends an EAP-Request/EAP-TLS</w:t>
        </w:r>
        <w:r>
          <w:rPr>
            <w:color w:val="C00000"/>
            <w:u w:val="single"/>
          </w:rPr>
          <w:t xml:space="preserve"> </w:t>
        </w:r>
        <w:r w:rsidRPr="00617396">
          <w:rPr>
            <w:color w:val="C00000"/>
            <w:u w:val="single"/>
          </w:rPr>
          <w:t xml:space="preserve">[TLS start] message to the N5GC device in an L2 message. </w:t>
        </w:r>
      </w:ins>
    </w:p>
    <w:p w14:paraId="43636E2E" w14:textId="77777777" w:rsidR="009C594B" w:rsidRPr="00617396" w:rsidRDefault="009C594B" w:rsidP="009C594B">
      <w:pPr>
        <w:pStyle w:val="B1"/>
        <w:rPr>
          <w:ins w:id="41" w:author="Tao Wan" w:date="2019-11-09T22:08:00Z"/>
          <w:color w:val="C00000"/>
          <w:u w:val="single"/>
        </w:rPr>
      </w:pPr>
      <w:ins w:id="42" w:author="Tao Wan" w:date="2019-11-09T22:08:00Z">
        <w:r w:rsidRPr="00617396">
          <w:rPr>
            <w:color w:val="C00000"/>
            <w:u w:val="single"/>
          </w:rPr>
          <w:t xml:space="preserve">7a. After receiving the EAP-Request/EAP-TLS [TLS start] message from the W-AGF, the N5GC device replies to the W-AGF with an EAP-Response/EAP-TLS message whose data field encapsulates a TLS </w:t>
        </w:r>
        <w:proofErr w:type="spellStart"/>
        <w:r w:rsidRPr="00617396">
          <w:rPr>
            <w:color w:val="C00000"/>
            <w:u w:val="single"/>
          </w:rPr>
          <w:t>client_hello</w:t>
        </w:r>
        <w:proofErr w:type="spellEnd"/>
        <w:r w:rsidRPr="00617396">
          <w:rPr>
            <w:color w:val="C00000"/>
            <w:u w:val="single"/>
          </w:rPr>
          <w:t xml:space="preserve"> message. Such EAP-Response message, denoted as EAP-Response/EAP-TLS [</w:t>
        </w:r>
        <w:proofErr w:type="spellStart"/>
        <w:r w:rsidRPr="00617396">
          <w:rPr>
            <w:color w:val="C00000"/>
            <w:u w:val="single"/>
          </w:rPr>
          <w:t>client_hello</w:t>
        </w:r>
        <w:proofErr w:type="spellEnd"/>
        <w:r w:rsidRPr="00617396">
          <w:rPr>
            <w:color w:val="C00000"/>
            <w:u w:val="single"/>
          </w:rPr>
          <w:t xml:space="preserve">], is encapsulated in an L2 message. </w:t>
        </w:r>
      </w:ins>
    </w:p>
    <w:p w14:paraId="5886C303" w14:textId="77777777" w:rsidR="009C594B" w:rsidRPr="00617396" w:rsidRDefault="009C594B" w:rsidP="009C594B">
      <w:pPr>
        <w:pStyle w:val="B1"/>
        <w:rPr>
          <w:ins w:id="43" w:author="Tao Wan" w:date="2019-11-09T22:08:00Z"/>
          <w:color w:val="C00000"/>
          <w:u w:val="single"/>
        </w:rPr>
      </w:pPr>
      <w:ins w:id="44" w:author="Tao Wan" w:date="2019-11-09T22:08:00Z">
        <w:r w:rsidRPr="00617396">
          <w:rPr>
            <w:color w:val="C00000"/>
            <w:u w:val="single"/>
          </w:rPr>
          <w:t>7b.</w:t>
        </w:r>
        <w:r w:rsidRPr="00617396">
          <w:rPr>
            <w:color w:val="C00000"/>
            <w:u w:val="single"/>
          </w:rPr>
          <w:tab/>
          <w:t>The W-AGF forwards the EAP-Response/EAP-TLS [</w:t>
        </w:r>
        <w:proofErr w:type="spellStart"/>
        <w:r w:rsidRPr="00617396">
          <w:rPr>
            <w:color w:val="C00000"/>
            <w:u w:val="single"/>
          </w:rPr>
          <w:t>client_hello</w:t>
        </w:r>
        <w:proofErr w:type="spellEnd"/>
        <w:r w:rsidRPr="00617396">
          <w:rPr>
            <w:color w:val="C00000"/>
            <w:u w:val="single"/>
          </w:rPr>
          <w:t xml:space="preserve">] to the AMF/SEAF in an Authentication Response message. </w:t>
        </w:r>
      </w:ins>
    </w:p>
    <w:p w14:paraId="44F41DEF" w14:textId="77777777" w:rsidR="009C594B" w:rsidRPr="00617396" w:rsidRDefault="009C594B" w:rsidP="009C594B">
      <w:pPr>
        <w:pStyle w:val="B1"/>
        <w:rPr>
          <w:ins w:id="45" w:author="Tao Wan" w:date="2019-11-09T22:08:00Z"/>
          <w:color w:val="C00000"/>
          <w:u w:val="single"/>
        </w:rPr>
      </w:pPr>
      <w:ins w:id="46" w:author="Tao Wan" w:date="2019-11-09T22:08:00Z">
        <w:r w:rsidRPr="00617396">
          <w:rPr>
            <w:color w:val="C00000"/>
            <w:u w:val="single"/>
          </w:rPr>
          <w:t>7c.</w:t>
        </w:r>
        <w:r w:rsidRPr="00617396">
          <w:rPr>
            <w:color w:val="C00000"/>
            <w:u w:val="single"/>
          </w:rPr>
          <w:tab/>
          <w:t>The AMF/SEAF forwards the EAP-Response/EAP-TLS [</w:t>
        </w:r>
        <w:proofErr w:type="spellStart"/>
        <w:r w:rsidRPr="00617396">
          <w:rPr>
            <w:color w:val="C00000"/>
            <w:u w:val="single"/>
          </w:rPr>
          <w:t>client_hello</w:t>
        </w:r>
        <w:proofErr w:type="spellEnd"/>
        <w:r w:rsidRPr="00617396">
          <w:rPr>
            <w:color w:val="C00000"/>
            <w:u w:val="single"/>
          </w:rPr>
          <w:t>] message to AUSF</w:t>
        </w:r>
        <w:r w:rsidRPr="00617396">
          <w:rPr>
            <w:rFonts w:hint="eastAsia"/>
            <w:color w:val="C00000"/>
            <w:u w:val="single"/>
            <w:lang w:eastAsia="zh-CN"/>
          </w:rPr>
          <w:t xml:space="preserve"> in </w:t>
        </w:r>
        <w:r w:rsidRPr="00617396">
          <w:rPr>
            <w:color w:val="C00000"/>
            <w:u w:val="single"/>
            <w:lang w:eastAsia="zh-CN"/>
          </w:rPr>
          <w:t xml:space="preserve">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642D3D7A" w14:textId="77777777" w:rsidR="009C594B" w:rsidRPr="00617396" w:rsidRDefault="009C594B" w:rsidP="009C594B">
      <w:pPr>
        <w:pStyle w:val="B1"/>
        <w:rPr>
          <w:ins w:id="47" w:author="Tao Wan" w:date="2019-11-09T22:08:00Z"/>
          <w:color w:val="C00000"/>
          <w:u w:val="single"/>
        </w:rPr>
      </w:pPr>
      <w:ins w:id="48" w:author="Tao Wan" w:date="2019-11-09T22:08:00Z">
        <w:r w:rsidRPr="00617396">
          <w:rPr>
            <w:color w:val="C00000"/>
            <w:u w:val="single"/>
          </w:rPr>
          <w:t>8a.</w:t>
        </w:r>
        <w:r w:rsidRPr="00617396">
          <w:rPr>
            <w:color w:val="C00000"/>
            <w:u w:val="single"/>
          </w:rPr>
          <w:tab/>
          <w:t xml:space="preserve">The AUSF replies to the AMF/SEAF with EAP-Request/EAP-TLS message whose data field encapsulates a TLS </w:t>
        </w:r>
        <w:proofErr w:type="spellStart"/>
        <w:r w:rsidRPr="00617396">
          <w:rPr>
            <w:color w:val="C00000"/>
            <w:u w:val="single"/>
          </w:rPr>
          <w:t>server_hello</w:t>
        </w:r>
        <w:proofErr w:type="spellEnd"/>
        <w:r w:rsidRPr="00617396">
          <w:rPr>
            <w:color w:val="C00000"/>
            <w:u w:val="single"/>
          </w:rPr>
          <w:t xml:space="preserve"> message, a TLS server certificate message, a TLS </w:t>
        </w:r>
        <w:proofErr w:type="spellStart"/>
        <w:r w:rsidRPr="00617396">
          <w:rPr>
            <w:color w:val="C00000"/>
            <w:u w:val="single"/>
          </w:rPr>
          <w:t>server_key_exchange</w:t>
        </w:r>
        <w:proofErr w:type="spellEnd"/>
        <w:r w:rsidRPr="00617396">
          <w:rPr>
            <w:color w:val="C00000"/>
            <w:u w:val="single"/>
          </w:rPr>
          <w:t xml:space="preserve"> message, a TLS client </w:t>
        </w:r>
        <w:proofErr w:type="spellStart"/>
        <w:r w:rsidRPr="00617396">
          <w:rPr>
            <w:color w:val="C00000"/>
            <w:u w:val="single"/>
          </w:rPr>
          <w:t>certificate_request</w:t>
        </w:r>
        <w:proofErr w:type="spellEnd"/>
        <w:r w:rsidRPr="00617396">
          <w:rPr>
            <w:color w:val="C00000"/>
            <w:u w:val="single"/>
          </w:rPr>
          <w:t xml:space="preserve"> message, and a TLS </w:t>
        </w:r>
        <w:proofErr w:type="spellStart"/>
        <w:r w:rsidRPr="00617396">
          <w:rPr>
            <w:color w:val="C00000"/>
            <w:u w:val="single"/>
          </w:rPr>
          <w:t>server_hello_done</w:t>
        </w:r>
        <w:proofErr w:type="spellEnd"/>
        <w:r w:rsidRPr="00617396">
          <w:rPr>
            <w:color w:val="C00000"/>
            <w:u w:val="single"/>
          </w:rPr>
          <w:t xml:space="preserve"> message. Such EAP-Request message, denoted as EAP-Request/EAP-TLS [</w:t>
        </w:r>
        <w:proofErr w:type="spellStart"/>
        <w:r w:rsidRPr="00617396">
          <w:rPr>
            <w:color w:val="C00000"/>
            <w:u w:val="single"/>
          </w:rPr>
          <w:t>server_hello</w:t>
        </w:r>
        <w:proofErr w:type="spellEnd"/>
        <w:r w:rsidRPr="00617396">
          <w:rPr>
            <w:color w:val="C00000"/>
            <w:u w:val="single"/>
          </w:rPr>
          <w:t>], is encapsulated in a</w:t>
        </w:r>
        <w:r w:rsidRPr="00617396">
          <w:rPr>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w:t>
        </w:r>
      </w:ins>
    </w:p>
    <w:p w14:paraId="369C617D" w14:textId="77777777" w:rsidR="009C594B" w:rsidRPr="00617396" w:rsidRDefault="009C594B" w:rsidP="009C594B">
      <w:pPr>
        <w:pStyle w:val="B1"/>
        <w:rPr>
          <w:ins w:id="49" w:author="Tao Wan" w:date="2019-11-09T22:08:00Z"/>
          <w:color w:val="C00000"/>
          <w:u w:val="single"/>
        </w:rPr>
      </w:pPr>
      <w:ins w:id="50" w:author="Tao Wan" w:date="2019-11-09T22:08:00Z">
        <w:r w:rsidRPr="00617396">
          <w:rPr>
            <w:color w:val="C00000"/>
            <w:u w:val="single"/>
          </w:rPr>
          <w:t>8b.</w:t>
        </w:r>
        <w:r w:rsidRPr="00617396">
          <w:rPr>
            <w:color w:val="C00000"/>
            <w:u w:val="single"/>
          </w:rPr>
          <w:tab/>
          <w:t>The AMF/SEAF forwards the EAP-Request/EAP-TLS [</w:t>
        </w:r>
        <w:proofErr w:type="spellStart"/>
        <w:r w:rsidRPr="00617396">
          <w:rPr>
            <w:color w:val="C00000"/>
            <w:u w:val="single"/>
          </w:rPr>
          <w:t>server_hello</w:t>
        </w:r>
        <w:proofErr w:type="spellEnd"/>
        <w:r w:rsidRPr="00617396">
          <w:rPr>
            <w:color w:val="C00000"/>
            <w:u w:val="single"/>
          </w:rPr>
          <w:t xml:space="preserve">] message to the W-AGF in an </w:t>
        </w:r>
        <w:r w:rsidRPr="00617396">
          <w:rPr>
            <w:color w:val="C00000"/>
            <w:u w:val="single"/>
            <w:lang w:eastAsia="zh-CN"/>
          </w:rPr>
          <w:t>Authentication Request</w:t>
        </w:r>
        <w:r w:rsidRPr="00617396" w:rsidDel="00034F2A">
          <w:rPr>
            <w:color w:val="C00000"/>
            <w:u w:val="single"/>
          </w:rPr>
          <w:t xml:space="preserve"> </w:t>
        </w:r>
        <w:r w:rsidRPr="00617396">
          <w:rPr>
            <w:color w:val="C00000"/>
            <w:u w:val="single"/>
          </w:rPr>
          <w:t xml:space="preserve">message. </w:t>
        </w:r>
      </w:ins>
    </w:p>
    <w:p w14:paraId="2854CF07" w14:textId="77777777" w:rsidR="009C594B" w:rsidRPr="00617396" w:rsidRDefault="009C594B" w:rsidP="009C594B">
      <w:pPr>
        <w:pStyle w:val="B1"/>
        <w:rPr>
          <w:ins w:id="51" w:author="Tao Wan" w:date="2019-11-09T22:08:00Z"/>
          <w:color w:val="C00000"/>
          <w:u w:val="single"/>
        </w:rPr>
      </w:pPr>
      <w:ins w:id="52" w:author="Tao Wan" w:date="2019-11-09T22:08:00Z">
        <w:r w:rsidRPr="00617396">
          <w:rPr>
            <w:color w:val="C00000"/>
            <w:u w:val="single"/>
          </w:rPr>
          <w:t>8c. The W-AGF forwards the EAP-Request/EAP-TLS [</w:t>
        </w:r>
        <w:proofErr w:type="spellStart"/>
        <w:r w:rsidRPr="00617396">
          <w:rPr>
            <w:color w:val="C00000"/>
            <w:u w:val="single"/>
          </w:rPr>
          <w:t>server_hello</w:t>
        </w:r>
        <w:proofErr w:type="spellEnd"/>
        <w:r w:rsidRPr="00617396">
          <w:rPr>
            <w:color w:val="C00000"/>
            <w:u w:val="single"/>
          </w:rPr>
          <w:t xml:space="preserve">] to the N5GC device in an </w:t>
        </w:r>
        <w:r w:rsidRPr="00617396">
          <w:rPr>
            <w:color w:val="C00000"/>
            <w:u w:val="single"/>
            <w:lang w:eastAsia="zh-CN"/>
          </w:rPr>
          <w:t>L2</w:t>
        </w:r>
        <w:r w:rsidRPr="00617396" w:rsidDel="00034F2A">
          <w:rPr>
            <w:color w:val="C00000"/>
            <w:u w:val="single"/>
          </w:rPr>
          <w:t xml:space="preserve"> </w:t>
        </w:r>
        <w:r w:rsidRPr="00617396">
          <w:rPr>
            <w:color w:val="C00000"/>
            <w:u w:val="single"/>
          </w:rPr>
          <w:t xml:space="preserve">message. </w:t>
        </w:r>
      </w:ins>
    </w:p>
    <w:p w14:paraId="5897187B" w14:textId="77777777" w:rsidR="009C594B" w:rsidRPr="00617396" w:rsidRDefault="009C594B" w:rsidP="009C594B">
      <w:pPr>
        <w:pStyle w:val="B1"/>
        <w:rPr>
          <w:ins w:id="53" w:author="Tao Wan" w:date="2019-11-09T22:08:00Z"/>
          <w:color w:val="C00000"/>
          <w:u w:val="single"/>
        </w:rPr>
      </w:pPr>
      <w:ins w:id="54" w:author="Tao Wan" w:date="2019-11-09T22:08:00Z">
        <w:r w:rsidRPr="00617396">
          <w:rPr>
            <w:color w:val="C00000"/>
            <w:u w:val="single"/>
          </w:rPr>
          <w:t>9.</w:t>
        </w:r>
        <w:r w:rsidRPr="00617396">
          <w:rPr>
            <w:color w:val="C00000"/>
            <w:u w:val="single"/>
          </w:rPr>
          <w:tab/>
          <w:t>The N5GC device authenticates the AUSF by validating the server certificate included in the EAP-Request/EAP-TLS [</w:t>
        </w:r>
        <w:proofErr w:type="spellStart"/>
        <w:r w:rsidRPr="00617396">
          <w:rPr>
            <w:color w:val="C00000"/>
            <w:u w:val="single"/>
          </w:rPr>
          <w:t>server_hello</w:t>
        </w:r>
        <w:proofErr w:type="spellEnd"/>
        <w:r w:rsidRPr="00617396">
          <w:rPr>
            <w:color w:val="C00000"/>
            <w:u w:val="single"/>
          </w:rPr>
          <w:t xml:space="preserve">] message received in step 8c. The N5GC device needs to be provisioned with certificates of trust anchor to validate the AUSF server certificate. In addition, the N5GC device also needs to be provisioned with its own client certificate. </w:t>
        </w:r>
      </w:ins>
    </w:p>
    <w:p w14:paraId="379317D3" w14:textId="77777777" w:rsidR="009C594B" w:rsidRPr="00617396" w:rsidRDefault="009C594B" w:rsidP="009C594B">
      <w:pPr>
        <w:pStyle w:val="B1"/>
        <w:rPr>
          <w:ins w:id="55" w:author="Tao Wan" w:date="2019-11-09T22:08:00Z"/>
          <w:color w:val="C00000"/>
          <w:u w:val="single"/>
        </w:rPr>
      </w:pPr>
      <w:ins w:id="56" w:author="Tao Wan" w:date="2019-11-09T22:08:00Z">
        <w:r w:rsidRPr="00617396">
          <w:rPr>
            <w:color w:val="C00000"/>
            <w:u w:val="single"/>
          </w:rPr>
          <w:t>10a. If the TLS server authentication is successful, then the N5GC device replies to the W-AGF with EAP-Response/EAP-TLS in an L2</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The data field of the EAP-Response/EAP-TLS message contains a TLS client certificate message, a TLS </w:t>
        </w:r>
        <w:proofErr w:type="spellStart"/>
        <w:r w:rsidRPr="00617396">
          <w:rPr>
            <w:color w:val="C00000"/>
            <w:u w:val="single"/>
          </w:rPr>
          <w:t>client_key_exchange</w:t>
        </w:r>
        <w:proofErr w:type="spellEnd"/>
        <w:r w:rsidRPr="00617396">
          <w:rPr>
            <w:color w:val="C00000"/>
            <w:u w:val="single"/>
          </w:rPr>
          <w:t xml:space="preserve"> message, a TLS </w:t>
        </w:r>
        <w:proofErr w:type="spellStart"/>
        <w:r w:rsidRPr="00617396">
          <w:rPr>
            <w:color w:val="C00000"/>
            <w:u w:val="single"/>
          </w:rPr>
          <w:t>certificate_verify</w:t>
        </w:r>
        <w:proofErr w:type="spellEnd"/>
        <w:r w:rsidRPr="00617396">
          <w:rPr>
            <w:color w:val="C00000"/>
            <w:u w:val="single"/>
          </w:rPr>
          <w:t xml:space="preserve"> message, a TLS </w:t>
        </w:r>
        <w:proofErr w:type="spellStart"/>
        <w:r w:rsidRPr="00617396">
          <w:rPr>
            <w:color w:val="C00000"/>
            <w:u w:val="single"/>
          </w:rPr>
          <w:t>change_cipher_spec</w:t>
        </w:r>
        <w:proofErr w:type="spellEnd"/>
        <w:r w:rsidRPr="00617396">
          <w:rPr>
            <w:color w:val="C00000"/>
            <w:u w:val="single"/>
          </w:rPr>
          <w:t xml:space="preserve"> message, and TLS finished message. This EAP-Response message is denoted as EAP-Response/EAP-TLS [</w:t>
        </w:r>
        <w:proofErr w:type="spellStart"/>
        <w:r w:rsidRPr="00617396">
          <w:rPr>
            <w:color w:val="C00000"/>
            <w:u w:val="single"/>
          </w:rPr>
          <w:t>client_certificate</w:t>
        </w:r>
        <w:proofErr w:type="spellEnd"/>
        <w:r w:rsidRPr="00617396">
          <w:rPr>
            <w:color w:val="C00000"/>
            <w:u w:val="single"/>
          </w:rPr>
          <w:t xml:space="preserve">]. </w:t>
        </w:r>
      </w:ins>
    </w:p>
    <w:p w14:paraId="2105DE22" w14:textId="77777777" w:rsidR="009C594B" w:rsidRPr="00617396" w:rsidRDefault="009C594B" w:rsidP="009C594B">
      <w:pPr>
        <w:pStyle w:val="B1"/>
        <w:rPr>
          <w:ins w:id="57" w:author="Tao Wan" w:date="2019-11-09T22:08:00Z"/>
          <w:color w:val="C00000"/>
          <w:u w:val="single"/>
        </w:rPr>
      </w:pPr>
      <w:ins w:id="58" w:author="Tao Wan" w:date="2019-11-09T22:08:00Z">
        <w:r w:rsidRPr="00617396">
          <w:rPr>
            <w:color w:val="C00000"/>
            <w:u w:val="single"/>
          </w:rPr>
          <w:t>10b. The W-AGF sends to the AMF/SEAF the EAP-Response/EAP-TLS [</w:t>
        </w:r>
        <w:proofErr w:type="spellStart"/>
        <w:r w:rsidRPr="00617396">
          <w:rPr>
            <w:color w:val="C00000"/>
            <w:u w:val="single"/>
          </w:rPr>
          <w:t>client_certificate</w:t>
        </w:r>
        <w:proofErr w:type="spellEnd"/>
        <w:r w:rsidRPr="00617396">
          <w:rPr>
            <w:color w:val="C00000"/>
            <w:u w:val="single"/>
          </w:rPr>
          <w:t>] in an Authentication Response</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w:t>
        </w:r>
      </w:ins>
    </w:p>
    <w:p w14:paraId="79278814" w14:textId="77777777" w:rsidR="009C594B" w:rsidRPr="00617396" w:rsidRDefault="009C594B" w:rsidP="009C594B">
      <w:pPr>
        <w:pStyle w:val="B1"/>
        <w:rPr>
          <w:ins w:id="59" w:author="Tao Wan" w:date="2019-11-09T22:08:00Z"/>
          <w:color w:val="C00000"/>
          <w:u w:val="single"/>
        </w:rPr>
      </w:pPr>
      <w:ins w:id="60" w:author="Tao Wan" w:date="2019-11-09T22:08:00Z">
        <w:r w:rsidRPr="00617396">
          <w:rPr>
            <w:color w:val="C00000"/>
            <w:u w:val="single"/>
          </w:rPr>
          <w:t>10c. The AMF/SEAF forwards the EAP-Response/EAP-TLS [</w:t>
        </w:r>
        <w:proofErr w:type="spellStart"/>
        <w:r w:rsidRPr="00617396">
          <w:rPr>
            <w:color w:val="C00000"/>
            <w:u w:val="single"/>
          </w:rPr>
          <w:t>client_certificate</w:t>
        </w:r>
        <w:proofErr w:type="spellEnd"/>
        <w:r w:rsidRPr="00617396">
          <w:rPr>
            <w:color w:val="C00000"/>
            <w:u w:val="single"/>
          </w:rPr>
          <w:t xml:space="preserve">] message 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7C9C5D46" w14:textId="77777777" w:rsidR="009C594B" w:rsidRPr="00617396" w:rsidRDefault="009C594B" w:rsidP="009C594B">
      <w:pPr>
        <w:pStyle w:val="B1"/>
        <w:rPr>
          <w:ins w:id="61" w:author="Tao Wan" w:date="2019-11-09T22:08:00Z"/>
          <w:color w:val="C00000"/>
          <w:u w:val="single"/>
        </w:rPr>
      </w:pPr>
      <w:ins w:id="62" w:author="Tao Wan" w:date="2019-11-09T22:08:00Z">
        <w:r w:rsidRPr="00617396">
          <w:rPr>
            <w:color w:val="C00000"/>
            <w:u w:val="single"/>
          </w:rPr>
          <w:t>11.</w:t>
        </w:r>
        <w:r w:rsidRPr="00617396">
          <w:rPr>
            <w:color w:val="C00000"/>
            <w:u w:val="single"/>
          </w:rPr>
          <w:tab/>
          <w:t>The AUSF authenticates the N5GC device by verifying the client certificate received in the EAP-Response/EAP-TLS [</w:t>
        </w:r>
        <w:proofErr w:type="spellStart"/>
        <w:r w:rsidRPr="00617396">
          <w:rPr>
            <w:color w:val="C00000"/>
            <w:u w:val="single"/>
          </w:rPr>
          <w:t>client_certificate</w:t>
        </w:r>
        <w:proofErr w:type="spellEnd"/>
        <w:r w:rsidRPr="00617396">
          <w:rPr>
            <w:color w:val="C00000"/>
            <w:u w:val="single"/>
          </w:rPr>
          <w:t xml:space="preserve">] message. Among other validations, the client certificate must be issued by a certificate authority trusted by the AUSF. If the client certificate is verified successfully, the AUSF continues to step 12a. </w:t>
        </w:r>
        <w:r w:rsidRPr="00617396">
          <w:rPr>
            <w:color w:val="C00000"/>
            <w:u w:val="single"/>
          </w:rPr>
          <w:lastRenderedPageBreak/>
          <w:t xml:space="preserve">Otherwise the AUSF returns an EAP-failure message. The AUSF needs to be provisioned with certificates of trust anchor to verify client certificates. </w:t>
        </w:r>
      </w:ins>
    </w:p>
    <w:p w14:paraId="15B349EF" w14:textId="77777777" w:rsidR="009C594B" w:rsidRPr="00617396" w:rsidRDefault="009C594B" w:rsidP="009C594B">
      <w:pPr>
        <w:pStyle w:val="B1"/>
        <w:rPr>
          <w:ins w:id="63" w:author="Tao Wan" w:date="2019-11-09T22:08:00Z"/>
          <w:color w:val="C00000"/>
          <w:u w:val="single"/>
        </w:rPr>
      </w:pPr>
      <w:ins w:id="64" w:author="Tao Wan" w:date="2019-11-09T22:08:00Z">
        <w:r w:rsidRPr="00617396">
          <w:rPr>
            <w:color w:val="C00000"/>
            <w:u w:val="single"/>
          </w:rPr>
          <w:t>12a. The AUSF sends to the AMF/SEAF an EAP-Request/EAP-TLS</w:t>
        </w:r>
        <w:r w:rsidRPr="00617396">
          <w:rPr>
            <w:rFonts w:hint="eastAsia"/>
            <w:color w:val="C00000"/>
            <w:u w:val="single"/>
            <w:lang w:eastAsia="zh-CN"/>
          </w:rPr>
          <w:t xml:space="preserve"> message</w:t>
        </w:r>
        <w:r w:rsidRPr="00617396">
          <w:rPr>
            <w:color w:val="C00000"/>
            <w:u w:val="single"/>
            <w:lang w:eastAsia="zh-CN"/>
          </w:rPr>
          <w:t xml:space="preserve"> with its data field encapsulating</w:t>
        </w:r>
        <w:r w:rsidRPr="00617396">
          <w:rPr>
            <w:color w:val="C00000"/>
            <w:u w:val="single"/>
          </w:rPr>
          <w:t xml:space="preserve"> a TLS </w:t>
        </w:r>
        <w:proofErr w:type="spellStart"/>
        <w:r w:rsidRPr="00617396">
          <w:rPr>
            <w:color w:val="C00000"/>
            <w:u w:val="single"/>
          </w:rPr>
          <w:t>change_cipher_spec</w:t>
        </w:r>
        <w:proofErr w:type="spellEnd"/>
        <w:r w:rsidRPr="00617396">
          <w:rPr>
            <w:color w:val="C00000"/>
            <w:u w:val="single"/>
          </w:rPr>
          <w:t xml:space="preserve"> message and a TLS server finished. This EAP-Request message, denoted as EAP-Request/EAP-TLS [</w:t>
        </w:r>
        <w:proofErr w:type="spellStart"/>
        <w:r w:rsidRPr="00617396">
          <w:rPr>
            <w:color w:val="C00000"/>
            <w:u w:val="single"/>
          </w:rPr>
          <w:t>server_finished</w:t>
        </w:r>
        <w:proofErr w:type="spellEnd"/>
        <w:r w:rsidRPr="00617396">
          <w:rPr>
            <w:color w:val="C00000"/>
            <w:u w:val="single"/>
          </w:rPr>
          <w:t xml:space="preserve">], is encapsulated in a </w:t>
        </w:r>
        <w:proofErr w:type="spellStart"/>
        <w:r w:rsidRPr="00617396">
          <w:rPr>
            <w:color w:val="C00000"/>
            <w:u w:val="single"/>
          </w:rPr>
          <w:t>Nausf_UEAuthentication_Authenticate</w:t>
        </w:r>
        <w:proofErr w:type="spellEnd"/>
        <w:r w:rsidRPr="00617396">
          <w:rPr>
            <w:color w:val="C00000"/>
            <w:u w:val="single"/>
          </w:rPr>
          <w:t xml:space="preserve"> Response message.</w:t>
        </w:r>
      </w:ins>
    </w:p>
    <w:p w14:paraId="1A2800E9" w14:textId="77777777" w:rsidR="009C594B" w:rsidRPr="00617396" w:rsidRDefault="009C594B" w:rsidP="009C594B">
      <w:pPr>
        <w:pStyle w:val="B1"/>
        <w:rPr>
          <w:ins w:id="65" w:author="Tao Wan" w:date="2019-11-09T22:08:00Z"/>
          <w:color w:val="C00000"/>
          <w:u w:val="single"/>
        </w:rPr>
      </w:pPr>
      <w:ins w:id="66" w:author="Tao Wan" w:date="2019-11-09T22:08:00Z">
        <w:r w:rsidRPr="00617396">
          <w:rPr>
            <w:color w:val="C00000"/>
            <w:u w:val="single"/>
          </w:rPr>
          <w:t>12b. The AMF/SEAF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W-AGF in an </w:t>
        </w:r>
        <w:r w:rsidRPr="00617396">
          <w:rPr>
            <w:color w:val="C00000"/>
            <w:u w:val="single"/>
            <w:lang w:eastAsia="zh-CN"/>
          </w:rPr>
          <w:t>Authentication Request</w:t>
        </w:r>
        <w:r w:rsidRPr="00617396">
          <w:rPr>
            <w:rFonts w:hint="eastAsia"/>
            <w:color w:val="C00000"/>
            <w:u w:val="single"/>
            <w:lang w:eastAsia="zh-CN"/>
          </w:rPr>
          <w:t xml:space="preserve"> </w:t>
        </w:r>
        <w:r w:rsidRPr="00617396">
          <w:rPr>
            <w:color w:val="C00000"/>
            <w:u w:val="single"/>
          </w:rPr>
          <w:t xml:space="preserve">message. </w:t>
        </w:r>
      </w:ins>
    </w:p>
    <w:p w14:paraId="0BB7AF22" w14:textId="77777777" w:rsidR="009C594B" w:rsidRPr="00617396" w:rsidRDefault="009C594B" w:rsidP="009C594B">
      <w:pPr>
        <w:pStyle w:val="B1"/>
        <w:rPr>
          <w:ins w:id="67" w:author="Tao Wan" w:date="2019-11-09T22:08:00Z"/>
          <w:color w:val="C00000"/>
          <w:u w:val="single"/>
        </w:rPr>
      </w:pPr>
      <w:ins w:id="68" w:author="Tao Wan" w:date="2019-11-09T22:08:00Z">
        <w:r w:rsidRPr="00617396">
          <w:rPr>
            <w:color w:val="C00000"/>
            <w:u w:val="single"/>
          </w:rPr>
          <w:t>12c. The W-AGF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N5GC device in an </w:t>
        </w:r>
        <w:r w:rsidRPr="00617396">
          <w:rPr>
            <w:color w:val="C00000"/>
            <w:u w:val="single"/>
            <w:lang w:eastAsia="zh-CN"/>
          </w:rPr>
          <w:t>L2</w:t>
        </w:r>
        <w:r w:rsidRPr="00617396">
          <w:rPr>
            <w:rFonts w:hint="eastAsia"/>
            <w:color w:val="C00000"/>
            <w:u w:val="single"/>
            <w:lang w:eastAsia="zh-CN"/>
          </w:rPr>
          <w:t xml:space="preserve"> </w:t>
        </w:r>
        <w:r w:rsidRPr="00617396">
          <w:rPr>
            <w:color w:val="C00000"/>
            <w:u w:val="single"/>
          </w:rPr>
          <w:t>message.</w:t>
        </w:r>
      </w:ins>
    </w:p>
    <w:p w14:paraId="20C65F94" w14:textId="77777777" w:rsidR="009C594B" w:rsidRPr="00617396" w:rsidRDefault="009C594B" w:rsidP="009C594B">
      <w:pPr>
        <w:pStyle w:val="B1"/>
        <w:rPr>
          <w:ins w:id="69" w:author="Tao Wan" w:date="2019-11-09T22:08:00Z"/>
          <w:color w:val="C00000"/>
          <w:u w:val="single"/>
        </w:rPr>
      </w:pPr>
      <w:ins w:id="70" w:author="Tao Wan" w:date="2019-11-09T22:08:00Z">
        <w:r w:rsidRPr="00617396">
          <w:rPr>
            <w:color w:val="C00000"/>
            <w:u w:val="single"/>
          </w:rPr>
          <w:t>13a. The N5GC sends to the W-AGF an EAP-Response/EAP-TLS message with its data field set to empty, denoted as EAP-Response/EAP-TLS [empty], in an L2 message</w:t>
        </w:r>
      </w:ins>
    </w:p>
    <w:p w14:paraId="754D7B64" w14:textId="77777777" w:rsidR="009C594B" w:rsidRPr="00617396" w:rsidRDefault="009C594B" w:rsidP="009C594B">
      <w:pPr>
        <w:pStyle w:val="B1"/>
        <w:rPr>
          <w:ins w:id="71" w:author="Tao Wan" w:date="2019-11-09T22:08:00Z"/>
          <w:color w:val="C00000"/>
          <w:u w:val="single"/>
        </w:rPr>
      </w:pPr>
      <w:ins w:id="72" w:author="Tao Wan" w:date="2019-11-09T22:08:00Z">
        <w:r w:rsidRPr="00617396">
          <w:rPr>
            <w:color w:val="C00000"/>
            <w:u w:val="single"/>
          </w:rPr>
          <w:t xml:space="preserve">13b. The W-AGF sends to the AMF/SEAF the EAP-Response/EAP-TLS [empty] message in an Authentication Response message. </w:t>
        </w:r>
      </w:ins>
    </w:p>
    <w:p w14:paraId="3883A83C" w14:textId="77777777" w:rsidR="009C594B" w:rsidRPr="00617396" w:rsidRDefault="009C594B" w:rsidP="009C594B">
      <w:pPr>
        <w:pStyle w:val="B1"/>
        <w:rPr>
          <w:ins w:id="73" w:author="Tao Wan" w:date="2019-11-09T22:08:00Z"/>
          <w:color w:val="C00000"/>
          <w:u w:val="single"/>
        </w:rPr>
      </w:pPr>
      <w:ins w:id="74" w:author="Tao Wan" w:date="2019-11-09T22:08:00Z">
        <w:r w:rsidRPr="00617396">
          <w:rPr>
            <w:color w:val="C00000"/>
            <w:u w:val="single"/>
          </w:rPr>
          <w:t xml:space="preserve">13c. The AMF/SEAF forwards the EAP-Response/EAP-TLS [empty] </w:t>
        </w:r>
        <w:r w:rsidRPr="00617396">
          <w:rPr>
            <w:rFonts w:hint="eastAsia"/>
            <w:color w:val="C00000"/>
            <w:u w:val="single"/>
            <w:lang w:eastAsia="zh-CN"/>
          </w:rPr>
          <w:t xml:space="preserve">message </w:t>
        </w:r>
        <w:r w:rsidRPr="00617396">
          <w:rPr>
            <w:color w:val="C00000"/>
            <w:u w:val="single"/>
          </w:rPr>
          <w:t xml:space="preserve">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2DD9D7D8" w14:textId="77777777" w:rsidR="009C594B" w:rsidRPr="00617396" w:rsidRDefault="009C594B" w:rsidP="009C594B">
      <w:pPr>
        <w:pStyle w:val="B1"/>
        <w:rPr>
          <w:ins w:id="75" w:author="Tao Wan" w:date="2019-11-09T22:08:00Z"/>
          <w:color w:val="C00000"/>
          <w:u w:val="single"/>
        </w:rPr>
      </w:pPr>
      <w:ins w:id="76" w:author="Tao Wan" w:date="2019-11-09T22:08:00Z">
        <w:r w:rsidRPr="00617396">
          <w:rPr>
            <w:color w:val="C00000"/>
            <w:u w:val="single"/>
          </w:rPr>
          <w:t xml:space="preserve">14a. The AUSF sends to the AMF/SEAF an EAP-Success </w:t>
        </w:r>
        <w:r w:rsidRPr="00617396">
          <w:rPr>
            <w:rFonts w:hint="eastAsia"/>
            <w:color w:val="C00000"/>
            <w:u w:val="single"/>
            <w:lang w:eastAsia="zh-CN"/>
          </w:rPr>
          <w:t xml:space="preserve">message </w:t>
        </w:r>
        <w:r w:rsidRPr="00617396">
          <w:rPr>
            <w:color w:val="C00000"/>
            <w:u w:val="single"/>
          </w:rPr>
          <w:t xml:space="preserve">along with the SUPI </w:t>
        </w:r>
        <w:r w:rsidRPr="00617396">
          <w:rPr>
            <w:rFonts w:hint="eastAsia"/>
            <w:color w:val="C00000"/>
            <w:u w:val="single"/>
            <w:lang w:eastAsia="zh-CN"/>
          </w:rPr>
          <w:t xml:space="preserve">in </w:t>
        </w:r>
        <w:r w:rsidRPr="00617396">
          <w:rPr>
            <w:color w:val="C00000"/>
            <w:u w:val="single"/>
            <w:lang w:eastAsia="zh-CN"/>
          </w:rPr>
          <w:t>a</w:t>
        </w:r>
        <w:r w:rsidRPr="00617396">
          <w:rPr>
            <w:rFonts w:hint="eastAsia"/>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AUSF does not perform the derivation of K</w:t>
        </w:r>
        <w:r w:rsidRPr="00617396">
          <w:rPr>
            <w:color w:val="C00000"/>
            <w:u w:val="single"/>
            <w:vertAlign w:val="subscript"/>
          </w:rPr>
          <w:t>AUSF</w:t>
        </w:r>
        <w:r w:rsidRPr="00617396">
          <w:rPr>
            <w:color w:val="C00000"/>
            <w:u w:val="single"/>
          </w:rPr>
          <w:t xml:space="preserve"> nor K</w:t>
        </w:r>
        <w:r w:rsidRPr="00617396">
          <w:rPr>
            <w:color w:val="C00000"/>
            <w:u w:val="single"/>
            <w:vertAlign w:val="subscript"/>
          </w:rPr>
          <w:t xml:space="preserve">SEAF </w:t>
        </w:r>
        <w:r w:rsidRPr="00617396">
          <w:rPr>
            <w:color w:val="C00000"/>
            <w:u w:val="single"/>
          </w:rPr>
          <w:t>based on the indicator of an N5GC device</w:t>
        </w:r>
        <w:r>
          <w:rPr>
            <w:color w:val="C00000"/>
            <w:u w:val="single"/>
          </w:rPr>
          <w:t xml:space="preserve">, </w:t>
        </w:r>
        <w:r w:rsidRPr="007A77F1">
          <w:rPr>
            <w:color w:val="C00000"/>
            <w:u w:val="single"/>
          </w:rPr>
          <w:t>nor send KSEAF to AMF/SEAF</w:t>
        </w:r>
        <w:r w:rsidRPr="00617396">
          <w:rPr>
            <w:color w:val="C00000"/>
            <w:u w:val="single"/>
          </w:rPr>
          <w:t xml:space="preserve">.  </w:t>
        </w:r>
      </w:ins>
    </w:p>
    <w:p w14:paraId="193A4F57" w14:textId="77777777" w:rsidR="009C594B" w:rsidRDefault="009C594B" w:rsidP="009C594B">
      <w:pPr>
        <w:pStyle w:val="B1"/>
        <w:rPr>
          <w:ins w:id="77" w:author="Tao Wan" w:date="2019-11-09T22:08:00Z"/>
          <w:color w:val="C00000"/>
          <w:u w:val="single"/>
        </w:rPr>
      </w:pPr>
      <w:ins w:id="78" w:author="Tao Wan" w:date="2019-11-09T22:08:00Z">
        <w:r w:rsidRPr="00617396">
          <w:rPr>
            <w:color w:val="C00000"/>
            <w:u w:val="single"/>
          </w:rPr>
          <w:t>14b. The AMF/SEAF forwards to the W-AGF the EAP-Success message in an Authentication Result message</w:t>
        </w:r>
        <w:r>
          <w:rPr>
            <w:color w:val="C00000"/>
            <w:u w:val="single"/>
          </w:rPr>
          <w:t xml:space="preserve"> or a Security Mode Command message</w:t>
        </w:r>
        <w:r w:rsidRPr="00617396">
          <w:rPr>
            <w:color w:val="C00000"/>
            <w:u w:val="single"/>
          </w:rPr>
          <w:t xml:space="preserve">. </w:t>
        </w:r>
      </w:ins>
    </w:p>
    <w:p w14:paraId="7E7037DC" w14:textId="127E5CB3" w:rsidR="009C594B" w:rsidDel="009C594B" w:rsidRDefault="009C594B" w:rsidP="009C594B">
      <w:pPr>
        <w:pStyle w:val="NO"/>
        <w:rPr>
          <w:del w:id="79" w:author="Tao Wan" w:date="2019-11-09T22:08:00Z"/>
          <w:color w:val="C00000"/>
        </w:rPr>
      </w:pPr>
      <w:ins w:id="80" w:author="Tao Wan" w:date="2019-11-09T22:08:00Z">
        <w:r w:rsidRPr="00617396">
          <w:rPr>
            <w:color w:val="C00000"/>
            <w:u w:val="single"/>
          </w:rPr>
          <w:t>14c. The W-AGF forwards to the N5GC device the EAP-Success message in an L2 message, and the authentication procedure is finished.</w:t>
        </w:r>
        <w:r w:rsidRPr="00617396">
          <w:rPr>
            <w:color w:val="C00000"/>
          </w:rPr>
          <w:t xml:space="preserve"> </w:t>
        </w:r>
      </w:ins>
      <w:del w:id="81" w:author="Tao Wan" w:date="2019-11-09T22:08:00Z">
        <w:r w:rsidRPr="00095CAE" w:rsidDel="009C594B">
          <w:rPr>
            <w:noProof/>
            <w:color w:val="0070C0"/>
            <w:u w:val="single"/>
          </w:rPr>
          <w:delText xml:space="preserve">Steps 6-14. </w:delText>
        </w:r>
      </w:del>
    </w:p>
    <w:p w14:paraId="14B6F966" w14:textId="77777777" w:rsidR="009C594B" w:rsidRPr="00095CAE" w:rsidRDefault="009C594B" w:rsidP="009C594B">
      <w:pPr>
        <w:ind w:left="284"/>
        <w:rPr>
          <w:ins w:id="82" w:author="Tao Wan" w:date="2019-11-09T22:09:00Z"/>
          <w:noProof/>
          <w:color w:val="0070C0"/>
          <w:u w:val="single"/>
        </w:rPr>
      </w:pPr>
    </w:p>
    <w:p w14:paraId="321BF094" w14:textId="2348F8C7" w:rsidR="009C594B" w:rsidRPr="00095CAE" w:rsidDel="009C594B" w:rsidRDefault="009C594B" w:rsidP="009C594B">
      <w:pPr>
        <w:ind w:left="568"/>
        <w:rPr>
          <w:del w:id="83" w:author="Tao Wan" w:date="2019-11-09T22:08:00Z"/>
          <w:noProof/>
          <w:color w:val="0070C0"/>
          <w:u w:val="single"/>
        </w:rPr>
      </w:pPr>
      <w:del w:id="84" w:author="Tao Wan" w:date="2019-11-09T22:08:00Z">
        <w:r w:rsidRPr="00095CAE" w:rsidDel="009C594B">
          <w:rPr>
            <w:noProof/>
            <w:color w:val="0070C0"/>
            <w:u w:val="single"/>
          </w:rPr>
          <w:delText xml:space="preserve">The selected authentication method, e.g., EAP-TLS, is executed between the AUSF and the </w:delText>
        </w:r>
        <w:r w:rsidDel="009C594B">
          <w:rPr>
            <w:noProof/>
            <w:color w:val="0070C0"/>
            <w:u w:val="single"/>
          </w:rPr>
          <w:delText>N5GC</w:delText>
        </w:r>
        <w:r w:rsidRPr="00095CAE" w:rsidDel="009C594B">
          <w:rPr>
            <w:noProof/>
            <w:color w:val="0070C0"/>
            <w:u w:val="single"/>
          </w:rPr>
          <w:delText xml:space="preserve"> device with AMF/SEAF and W-AGF functioning as the transparent EAP authenticator. Upon a successful EAP authentication, EAP-related keying materials including MSK and EMSK are derived by both </w:delText>
        </w:r>
        <w:r w:rsidDel="009C594B">
          <w:rPr>
            <w:noProof/>
            <w:color w:val="0070C0"/>
            <w:u w:val="single"/>
          </w:rPr>
          <w:delText xml:space="preserve">the </w:delText>
        </w:r>
        <w:r w:rsidRPr="00095CAE" w:rsidDel="009C594B">
          <w:rPr>
            <w:noProof/>
            <w:color w:val="0070C0"/>
            <w:u w:val="single"/>
          </w:rPr>
          <w:delText xml:space="preserve">AUSF and </w:delText>
        </w:r>
        <w:r w:rsidDel="009C594B">
          <w:rPr>
            <w:noProof/>
            <w:color w:val="0070C0"/>
            <w:u w:val="single"/>
          </w:rPr>
          <w:delText xml:space="preserve">N5GC </w:delText>
        </w:r>
        <w:r w:rsidRPr="00095CAE" w:rsidDel="009C594B">
          <w:rPr>
            <w:noProof/>
            <w:color w:val="0070C0"/>
            <w:u w:val="single"/>
          </w:rPr>
          <w:delText xml:space="preserve">device. </w:delText>
        </w:r>
      </w:del>
    </w:p>
    <w:p w14:paraId="74E928C4" w14:textId="69AB4776" w:rsidR="009C594B" w:rsidRPr="00095CAE" w:rsidDel="009C594B" w:rsidRDefault="009C594B" w:rsidP="009C594B">
      <w:pPr>
        <w:pStyle w:val="EditorsNote"/>
        <w:rPr>
          <w:del w:id="85" w:author="Tao Wan" w:date="2019-11-09T22:08:00Z"/>
          <w:noProof/>
          <w:color w:val="0070C0"/>
          <w:u w:val="single"/>
        </w:rPr>
      </w:pPr>
      <w:del w:id="86" w:author="Tao Wan" w:date="2019-11-09T22:08:00Z">
        <w:r w:rsidRPr="00095CAE" w:rsidDel="009C594B">
          <w:rPr>
            <w:noProof/>
            <w:u w:val="single"/>
          </w:rPr>
          <w:delText>Editor's Note: Steps 6-14 need to be specified further.</w:delText>
        </w:r>
      </w:del>
    </w:p>
    <w:p w14:paraId="74BFEE94" w14:textId="64EA05FD" w:rsidR="00342B39" w:rsidRDefault="009C594B" w:rsidP="009C594B">
      <w:pPr>
        <w:pStyle w:val="NO"/>
        <w:rPr>
          <w:ins w:id="87" w:author="Tao Wan" w:date="2019-11-09T22:09:00Z"/>
          <w:noProof/>
          <w:color w:val="0070C0"/>
          <w:u w:val="single"/>
        </w:rPr>
      </w:pPr>
      <w:r w:rsidRPr="00095CAE">
        <w:rPr>
          <w:noProof/>
          <w:color w:val="0070C0"/>
          <w:u w:val="single"/>
        </w:rPr>
        <w:t>NOTE</w:t>
      </w:r>
      <w:ins w:id="88" w:author="Tao Wan" w:date="2019-11-09T22:10:00Z">
        <w:r>
          <w:rPr>
            <w:noProof/>
            <w:color w:val="0070C0"/>
            <w:u w:val="single"/>
          </w:rPr>
          <w:t>5</w:t>
        </w:r>
      </w:ins>
      <w:r w:rsidRPr="00095CAE">
        <w:rPr>
          <w:noProof/>
          <w:color w:val="0070C0"/>
          <w:u w:val="single"/>
        </w:rPr>
        <w:t xml:space="preserve">:  Neither the AUSF nor the </w:t>
      </w:r>
      <w:r>
        <w:rPr>
          <w:noProof/>
          <w:color w:val="0070C0"/>
          <w:u w:val="single"/>
        </w:rPr>
        <w:t>N5GC</w:t>
      </w:r>
      <w:r w:rsidRPr="00095CAE">
        <w:rPr>
          <w:noProof/>
          <w:color w:val="0070C0"/>
          <w:u w:val="single"/>
        </w:rPr>
        <w:t xml:space="preserve"> device performs further 5G related key derivation from EMSK, since neither 5G AS nor 5G NAS security are used in this setting. </w:t>
      </w:r>
      <w:bookmarkEnd w:id="5"/>
    </w:p>
    <w:p w14:paraId="2FAF96F7" w14:textId="5B33950D" w:rsidR="009C594B" w:rsidRPr="009C594B" w:rsidRDefault="009C594B">
      <w:pPr>
        <w:pStyle w:val="B1"/>
        <w:rPr>
          <w:lang w:eastAsia="zh-CN"/>
          <w:rPrChange w:id="89" w:author="Tao Wan" w:date="2019-11-09T22:10:00Z">
            <w:rPr>
              <w:noProof/>
              <w:color w:val="0070C0"/>
              <w:u w:val="single"/>
            </w:rPr>
          </w:rPrChange>
        </w:rPr>
        <w:pPrChange w:id="90" w:author="Tao Wan" w:date="2019-11-09T22:10:00Z">
          <w:pPr>
            <w:pStyle w:val="NO"/>
          </w:pPr>
        </w:pPrChange>
      </w:pPr>
      <w:ins w:id="91" w:author="Tao Wan" w:date="2019-11-09T22:09:00Z">
        <w:r w:rsidRPr="00617396">
          <w:rPr>
            <w:color w:val="C00000"/>
            <w:u w:val="single"/>
          </w:rPr>
          <w:t>1</w:t>
        </w:r>
        <w:r>
          <w:rPr>
            <w:color w:val="C00000"/>
            <w:u w:val="single"/>
          </w:rPr>
          <w:t>5</w:t>
        </w:r>
        <w:r w:rsidRPr="00617396">
          <w:rPr>
            <w:color w:val="C00000"/>
            <w:u w:val="single"/>
          </w:rPr>
          <w:t xml:space="preserve">. The </w:t>
        </w:r>
        <w:r>
          <w:rPr>
            <w:color w:val="C00000"/>
            <w:u w:val="single"/>
          </w:rPr>
          <w:t xml:space="preserve">AMF sends Registration Accept message to the </w:t>
        </w:r>
        <w:r w:rsidRPr="00617396">
          <w:rPr>
            <w:color w:val="C00000"/>
            <w:u w:val="single"/>
          </w:rPr>
          <w:t>W-AGF.</w:t>
        </w:r>
        <w:r w:rsidRPr="00617396">
          <w:rPr>
            <w:color w:val="C00000"/>
          </w:rPr>
          <w:t xml:space="preserve"> </w:t>
        </w:r>
      </w:ins>
    </w:p>
    <w:p w14:paraId="11919EE4" w14:textId="77777777" w:rsidR="009C594B" w:rsidRDefault="009C594B" w:rsidP="009C594B">
      <w:pPr>
        <w:rPr>
          <w:noProof/>
          <w:sz w:val="28"/>
        </w:rPr>
      </w:pPr>
      <w:r w:rsidRPr="002B78F0">
        <w:rPr>
          <w:noProof/>
          <w:sz w:val="28"/>
          <w:highlight w:val="cyan"/>
        </w:rPr>
        <w:t>******************* End of change  **************************</w:t>
      </w:r>
    </w:p>
    <w:p w14:paraId="69F0A486" w14:textId="77777777" w:rsidR="009C594B" w:rsidRPr="00617396" w:rsidRDefault="009C594B" w:rsidP="009C594B">
      <w:pPr>
        <w:pStyle w:val="NO"/>
        <w:rPr>
          <w:color w:val="0070C0"/>
        </w:rPr>
      </w:pPr>
    </w:p>
    <w:p w14:paraId="11F0FD44" w14:textId="37EA105A" w:rsidR="009C1BD3" w:rsidRPr="002B78F0" w:rsidRDefault="009C1BD3" w:rsidP="002B78F0">
      <w:pPr>
        <w:rPr>
          <w:noProof/>
          <w:sz w:val="28"/>
        </w:rPr>
      </w:pPr>
    </w:p>
    <w:p w14:paraId="37E67E2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5EC5A" w14:textId="77777777" w:rsidR="00BB6896" w:rsidRDefault="00BB6896">
      <w:r>
        <w:separator/>
      </w:r>
    </w:p>
  </w:endnote>
  <w:endnote w:type="continuationSeparator" w:id="0">
    <w:p w14:paraId="38CECEB2" w14:textId="77777777" w:rsidR="00BB6896" w:rsidRDefault="00BB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A682" w14:textId="77777777" w:rsidR="00BB6896" w:rsidRDefault="00BB6896">
      <w:r>
        <w:separator/>
      </w:r>
    </w:p>
  </w:footnote>
  <w:footnote w:type="continuationSeparator" w:id="0">
    <w:p w14:paraId="52A02C12" w14:textId="77777777" w:rsidR="00BB6896" w:rsidRDefault="00BB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4500C9" w:rsidRDefault="00450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4500C9" w:rsidRDefault="004500C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4500C9" w:rsidRDefault="00450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7"/>
    <w:multiLevelType w:val="hybridMultilevel"/>
    <w:tmpl w:val="6FBAAB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82865"/>
    <w:multiLevelType w:val="hybridMultilevel"/>
    <w:tmpl w:val="CC3EE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2340"/>
    <w:multiLevelType w:val="hybridMultilevel"/>
    <w:tmpl w:val="8E38A204"/>
    <w:lvl w:ilvl="0" w:tplc="5F98A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3FD319C"/>
    <w:multiLevelType w:val="hybridMultilevel"/>
    <w:tmpl w:val="C2781DA0"/>
    <w:lvl w:ilvl="0" w:tplc="8BCED142">
      <w:start w:val="1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04153"/>
    <w:rsid w:val="00016D7B"/>
    <w:rsid w:val="000228FF"/>
    <w:rsid w:val="00022E4A"/>
    <w:rsid w:val="00036585"/>
    <w:rsid w:val="00056C88"/>
    <w:rsid w:val="00075D0D"/>
    <w:rsid w:val="00090674"/>
    <w:rsid w:val="00095CAE"/>
    <w:rsid w:val="000A6394"/>
    <w:rsid w:val="000A76BA"/>
    <w:rsid w:val="000A7DF0"/>
    <w:rsid w:val="000B7FED"/>
    <w:rsid w:val="000C038A"/>
    <w:rsid w:val="000C6598"/>
    <w:rsid w:val="000D2A82"/>
    <w:rsid w:val="000D6BAE"/>
    <w:rsid w:val="000F6CEF"/>
    <w:rsid w:val="00101C8E"/>
    <w:rsid w:val="00103159"/>
    <w:rsid w:val="001245DB"/>
    <w:rsid w:val="001260C0"/>
    <w:rsid w:val="00130C57"/>
    <w:rsid w:val="00145D43"/>
    <w:rsid w:val="00152D36"/>
    <w:rsid w:val="001609B8"/>
    <w:rsid w:val="001762C6"/>
    <w:rsid w:val="0018043B"/>
    <w:rsid w:val="00191717"/>
    <w:rsid w:val="001928C5"/>
    <w:rsid w:val="00192C46"/>
    <w:rsid w:val="001A025A"/>
    <w:rsid w:val="001A08B3"/>
    <w:rsid w:val="001A1364"/>
    <w:rsid w:val="001A7B60"/>
    <w:rsid w:val="001B3171"/>
    <w:rsid w:val="001B52F0"/>
    <w:rsid w:val="001B7A65"/>
    <w:rsid w:val="001C6C2E"/>
    <w:rsid w:val="001D6EE7"/>
    <w:rsid w:val="001E1B88"/>
    <w:rsid w:val="001E41F3"/>
    <w:rsid w:val="001E7EDF"/>
    <w:rsid w:val="001F032B"/>
    <w:rsid w:val="0020041C"/>
    <w:rsid w:val="002031A6"/>
    <w:rsid w:val="0020747A"/>
    <w:rsid w:val="00211E5C"/>
    <w:rsid w:val="00213564"/>
    <w:rsid w:val="002242E6"/>
    <w:rsid w:val="00236661"/>
    <w:rsid w:val="00236A6F"/>
    <w:rsid w:val="00244CB6"/>
    <w:rsid w:val="0025174A"/>
    <w:rsid w:val="0026004D"/>
    <w:rsid w:val="002630AB"/>
    <w:rsid w:val="002640DD"/>
    <w:rsid w:val="00275D12"/>
    <w:rsid w:val="00284FEB"/>
    <w:rsid w:val="002860C4"/>
    <w:rsid w:val="00290444"/>
    <w:rsid w:val="002950E1"/>
    <w:rsid w:val="002A27CC"/>
    <w:rsid w:val="002B5741"/>
    <w:rsid w:val="002B78F0"/>
    <w:rsid w:val="002C701C"/>
    <w:rsid w:val="002C7526"/>
    <w:rsid w:val="002D4D9D"/>
    <w:rsid w:val="002E7FC5"/>
    <w:rsid w:val="002F381E"/>
    <w:rsid w:val="002F6F08"/>
    <w:rsid w:val="00301260"/>
    <w:rsid w:val="00305409"/>
    <w:rsid w:val="00311BE7"/>
    <w:rsid w:val="0031539C"/>
    <w:rsid w:val="00320CBD"/>
    <w:rsid w:val="00333CAD"/>
    <w:rsid w:val="00342B39"/>
    <w:rsid w:val="00355771"/>
    <w:rsid w:val="003609EF"/>
    <w:rsid w:val="0036231A"/>
    <w:rsid w:val="00364420"/>
    <w:rsid w:val="0036545A"/>
    <w:rsid w:val="0037051B"/>
    <w:rsid w:val="00370EBD"/>
    <w:rsid w:val="0037378E"/>
    <w:rsid w:val="00374DD4"/>
    <w:rsid w:val="003823BB"/>
    <w:rsid w:val="003A0281"/>
    <w:rsid w:val="003A66FE"/>
    <w:rsid w:val="003A67FD"/>
    <w:rsid w:val="003C04F1"/>
    <w:rsid w:val="003E1A36"/>
    <w:rsid w:val="003F02BC"/>
    <w:rsid w:val="003F758B"/>
    <w:rsid w:val="004003E1"/>
    <w:rsid w:val="004061C0"/>
    <w:rsid w:val="00410371"/>
    <w:rsid w:val="004119B7"/>
    <w:rsid w:val="00423555"/>
    <w:rsid w:val="004242F1"/>
    <w:rsid w:val="004430A8"/>
    <w:rsid w:val="004500C9"/>
    <w:rsid w:val="004629ED"/>
    <w:rsid w:val="00463B2A"/>
    <w:rsid w:val="00475D5D"/>
    <w:rsid w:val="00484E18"/>
    <w:rsid w:val="00492A2E"/>
    <w:rsid w:val="004A6393"/>
    <w:rsid w:val="004B75B7"/>
    <w:rsid w:val="004C5B1C"/>
    <w:rsid w:val="00506BDD"/>
    <w:rsid w:val="0050735A"/>
    <w:rsid w:val="00512038"/>
    <w:rsid w:val="0051580D"/>
    <w:rsid w:val="005172D6"/>
    <w:rsid w:val="00517869"/>
    <w:rsid w:val="005300F5"/>
    <w:rsid w:val="0053333D"/>
    <w:rsid w:val="00541118"/>
    <w:rsid w:val="00544851"/>
    <w:rsid w:val="00547111"/>
    <w:rsid w:val="005501A4"/>
    <w:rsid w:val="005677BA"/>
    <w:rsid w:val="00572187"/>
    <w:rsid w:val="00582D9A"/>
    <w:rsid w:val="00583D86"/>
    <w:rsid w:val="00592D74"/>
    <w:rsid w:val="005A08E6"/>
    <w:rsid w:val="005C4FDB"/>
    <w:rsid w:val="005E115E"/>
    <w:rsid w:val="005E2C44"/>
    <w:rsid w:val="005F1CAB"/>
    <w:rsid w:val="00617396"/>
    <w:rsid w:val="00621188"/>
    <w:rsid w:val="006257ED"/>
    <w:rsid w:val="006353D1"/>
    <w:rsid w:val="00642329"/>
    <w:rsid w:val="00655528"/>
    <w:rsid w:val="00667ADF"/>
    <w:rsid w:val="006726F1"/>
    <w:rsid w:val="006914DC"/>
    <w:rsid w:val="00694471"/>
    <w:rsid w:val="00695808"/>
    <w:rsid w:val="006B13AE"/>
    <w:rsid w:val="006B46FB"/>
    <w:rsid w:val="006B6310"/>
    <w:rsid w:val="006C1D95"/>
    <w:rsid w:val="006D35A8"/>
    <w:rsid w:val="006E21FB"/>
    <w:rsid w:val="00713FE0"/>
    <w:rsid w:val="00737C36"/>
    <w:rsid w:val="00743A85"/>
    <w:rsid w:val="007474C6"/>
    <w:rsid w:val="007525C0"/>
    <w:rsid w:val="00752BF3"/>
    <w:rsid w:val="00770103"/>
    <w:rsid w:val="00774637"/>
    <w:rsid w:val="00785F6F"/>
    <w:rsid w:val="00792342"/>
    <w:rsid w:val="007977A8"/>
    <w:rsid w:val="007A77F1"/>
    <w:rsid w:val="007B232C"/>
    <w:rsid w:val="007B259C"/>
    <w:rsid w:val="007B38EE"/>
    <w:rsid w:val="007B512A"/>
    <w:rsid w:val="007C2097"/>
    <w:rsid w:val="007D6A07"/>
    <w:rsid w:val="007F378E"/>
    <w:rsid w:val="007F7259"/>
    <w:rsid w:val="008040A8"/>
    <w:rsid w:val="00826F16"/>
    <w:rsid w:val="008279FA"/>
    <w:rsid w:val="008318AC"/>
    <w:rsid w:val="00842931"/>
    <w:rsid w:val="0084440D"/>
    <w:rsid w:val="00845A23"/>
    <w:rsid w:val="00847ACD"/>
    <w:rsid w:val="008626E7"/>
    <w:rsid w:val="008660AB"/>
    <w:rsid w:val="00870EE7"/>
    <w:rsid w:val="00872A48"/>
    <w:rsid w:val="00876EEC"/>
    <w:rsid w:val="00882403"/>
    <w:rsid w:val="00882DC7"/>
    <w:rsid w:val="00883E54"/>
    <w:rsid w:val="008863B9"/>
    <w:rsid w:val="008914E7"/>
    <w:rsid w:val="008A45A6"/>
    <w:rsid w:val="008A6D91"/>
    <w:rsid w:val="008B3CE5"/>
    <w:rsid w:val="008C578D"/>
    <w:rsid w:val="008D03CD"/>
    <w:rsid w:val="008E06D5"/>
    <w:rsid w:val="008F686C"/>
    <w:rsid w:val="009148DE"/>
    <w:rsid w:val="00922B93"/>
    <w:rsid w:val="0092683D"/>
    <w:rsid w:val="00941E30"/>
    <w:rsid w:val="00943047"/>
    <w:rsid w:val="009577B7"/>
    <w:rsid w:val="00960A59"/>
    <w:rsid w:val="009647B5"/>
    <w:rsid w:val="009777D9"/>
    <w:rsid w:val="0098280D"/>
    <w:rsid w:val="00991B88"/>
    <w:rsid w:val="009A2C09"/>
    <w:rsid w:val="009A520B"/>
    <w:rsid w:val="009A5753"/>
    <w:rsid w:val="009A579D"/>
    <w:rsid w:val="009C00B8"/>
    <w:rsid w:val="009C1056"/>
    <w:rsid w:val="009C1BD3"/>
    <w:rsid w:val="009C594B"/>
    <w:rsid w:val="009D0C6F"/>
    <w:rsid w:val="009E1AA1"/>
    <w:rsid w:val="009E2801"/>
    <w:rsid w:val="009E3297"/>
    <w:rsid w:val="009F734F"/>
    <w:rsid w:val="00A246B6"/>
    <w:rsid w:val="00A35221"/>
    <w:rsid w:val="00A47E70"/>
    <w:rsid w:val="00A50CF0"/>
    <w:rsid w:val="00A52C86"/>
    <w:rsid w:val="00A62F66"/>
    <w:rsid w:val="00A66E7A"/>
    <w:rsid w:val="00A67B69"/>
    <w:rsid w:val="00A700DF"/>
    <w:rsid w:val="00A7671C"/>
    <w:rsid w:val="00A77E01"/>
    <w:rsid w:val="00A93E77"/>
    <w:rsid w:val="00A94F5E"/>
    <w:rsid w:val="00A96543"/>
    <w:rsid w:val="00AA2CBC"/>
    <w:rsid w:val="00AB1557"/>
    <w:rsid w:val="00AB2268"/>
    <w:rsid w:val="00AB438F"/>
    <w:rsid w:val="00AB7975"/>
    <w:rsid w:val="00AC2EF7"/>
    <w:rsid w:val="00AC5820"/>
    <w:rsid w:val="00AD1CD8"/>
    <w:rsid w:val="00AD419E"/>
    <w:rsid w:val="00AE7CB5"/>
    <w:rsid w:val="00AF1AFC"/>
    <w:rsid w:val="00B055AF"/>
    <w:rsid w:val="00B0782B"/>
    <w:rsid w:val="00B240AB"/>
    <w:rsid w:val="00B258BB"/>
    <w:rsid w:val="00B55235"/>
    <w:rsid w:val="00B67B97"/>
    <w:rsid w:val="00B7535F"/>
    <w:rsid w:val="00B7562C"/>
    <w:rsid w:val="00B762B9"/>
    <w:rsid w:val="00B82130"/>
    <w:rsid w:val="00B83B0D"/>
    <w:rsid w:val="00B856FD"/>
    <w:rsid w:val="00B87E97"/>
    <w:rsid w:val="00B91F42"/>
    <w:rsid w:val="00B968C8"/>
    <w:rsid w:val="00BA3EC5"/>
    <w:rsid w:val="00BA51D9"/>
    <w:rsid w:val="00BB5DFC"/>
    <w:rsid w:val="00BB6896"/>
    <w:rsid w:val="00BD279D"/>
    <w:rsid w:val="00BD5A12"/>
    <w:rsid w:val="00BD6BB8"/>
    <w:rsid w:val="00C022B1"/>
    <w:rsid w:val="00C1309B"/>
    <w:rsid w:val="00C20140"/>
    <w:rsid w:val="00C35618"/>
    <w:rsid w:val="00C41889"/>
    <w:rsid w:val="00C4290D"/>
    <w:rsid w:val="00C50216"/>
    <w:rsid w:val="00C66BA2"/>
    <w:rsid w:val="00C70C4A"/>
    <w:rsid w:val="00C756B7"/>
    <w:rsid w:val="00C9420D"/>
    <w:rsid w:val="00C95985"/>
    <w:rsid w:val="00CB3F98"/>
    <w:rsid w:val="00CC1ED4"/>
    <w:rsid w:val="00CC2ECF"/>
    <w:rsid w:val="00CC36AD"/>
    <w:rsid w:val="00CC5026"/>
    <w:rsid w:val="00CC68D0"/>
    <w:rsid w:val="00CD6407"/>
    <w:rsid w:val="00CE1116"/>
    <w:rsid w:val="00D03F9A"/>
    <w:rsid w:val="00D06D51"/>
    <w:rsid w:val="00D24991"/>
    <w:rsid w:val="00D30EF1"/>
    <w:rsid w:val="00D47EB4"/>
    <w:rsid w:val="00D50255"/>
    <w:rsid w:val="00D55EF1"/>
    <w:rsid w:val="00D57D12"/>
    <w:rsid w:val="00D63C18"/>
    <w:rsid w:val="00D66520"/>
    <w:rsid w:val="00D71E5B"/>
    <w:rsid w:val="00D744B6"/>
    <w:rsid w:val="00D77FF9"/>
    <w:rsid w:val="00D9632E"/>
    <w:rsid w:val="00DA03C7"/>
    <w:rsid w:val="00DA19FA"/>
    <w:rsid w:val="00DB15BC"/>
    <w:rsid w:val="00DC0E7B"/>
    <w:rsid w:val="00DE34CF"/>
    <w:rsid w:val="00E13F3D"/>
    <w:rsid w:val="00E21E0D"/>
    <w:rsid w:val="00E22875"/>
    <w:rsid w:val="00E22B9C"/>
    <w:rsid w:val="00E23DA3"/>
    <w:rsid w:val="00E2783D"/>
    <w:rsid w:val="00E34898"/>
    <w:rsid w:val="00E4372B"/>
    <w:rsid w:val="00E5493C"/>
    <w:rsid w:val="00E60851"/>
    <w:rsid w:val="00E61CE8"/>
    <w:rsid w:val="00E67B32"/>
    <w:rsid w:val="00E85EB9"/>
    <w:rsid w:val="00E97CCD"/>
    <w:rsid w:val="00EA5813"/>
    <w:rsid w:val="00EB0647"/>
    <w:rsid w:val="00EB09B7"/>
    <w:rsid w:val="00EC5F5D"/>
    <w:rsid w:val="00ED4F70"/>
    <w:rsid w:val="00EE7D7C"/>
    <w:rsid w:val="00EF4153"/>
    <w:rsid w:val="00EF493E"/>
    <w:rsid w:val="00EF6431"/>
    <w:rsid w:val="00F02113"/>
    <w:rsid w:val="00F05A86"/>
    <w:rsid w:val="00F10FC8"/>
    <w:rsid w:val="00F1277C"/>
    <w:rsid w:val="00F14CB7"/>
    <w:rsid w:val="00F23BA4"/>
    <w:rsid w:val="00F25D98"/>
    <w:rsid w:val="00F300FB"/>
    <w:rsid w:val="00F3146F"/>
    <w:rsid w:val="00F33A09"/>
    <w:rsid w:val="00F60922"/>
    <w:rsid w:val="00F64B6F"/>
    <w:rsid w:val="00F81EBD"/>
    <w:rsid w:val="00F868D4"/>
    <w:rsid w:val="00FB0B38"/>
    <w:rsid w:val="00FB4760"/>
    <w:rsid w:val="00FB5BA3"/>
    <w:rsid w:val="00FB6386"/>
    <w:rsid w:val="00FB6BA8"/>
    <w:rsid w:val="00FC2BF0"/>
    <w:rsid w:val="00FE6B61"/>
    <w:rsid w:val="00FF0470"/>
    <w:rsid w:val="00FF4021"/>
    <w:rsid w:val="00FF5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 w:type="paragraph" w:styleId="ListParagraph">
    <w:name w:val="List Paragraph"/>
    <w:basedOn w:val="Normal"/>
    <w:uiPriority w:val="34"/>
    <w:qFormat/>
    <w:rsid w:val="00090674"/>
    <w:pPr>
      <w:ind w:left="720"/>
      <w:contextualSpacing/>
    </w:pPr>
  </w:style>
  <w:style w:type="paragraph" w:styleId="Revision">
    <w:name w:val="Revision"/>
    <w:hidden/>
    <w:uiPriority w:val="99"/>
    <w:semiHidden/>
    <w:rsid w:val="00AE7CB5"/>
    <w:rPr>
      <w:rFonts w:ascii="Times New Roman" w:hAnsi="Times New Roman"/>
      <w:lang w:val="en-GB" w:eastAsia="en-US"/>
    </w:rPr>
  </w:style>
  <w:style w:type="character" w:styleId="UnresolvedMention">
    <w:name w:val="Unresolved Mention"/>
    <w:basedOn w:val="DefaultParagraphFont"/>
    <w:uiPriority w:val="99"/>
    <w:semiHidden/>
    <w:unhideWhenUsed/>
    <w:rsid w:val="007B232C"/>
    <w:rPr>
      <w:color w:val="605E5C"/>
      <w:shd w:val="clear" w:color="auto" w:fill="E1DFDD"/>
    </w:rPr>
  </w:style>
  <w:style w:type="character" w:customStyle="1" w:styleId="ENChar">
    <w:name w:val="EN Char"/>
    <w:aliases w:val="Editor's Note Char1,Editor's Note Char"/>
    <w:link w:val="EditorsNote"/>
    <w:locked/>
    <w:rsid w:val="009C59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444271615">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014384456">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3A7B-5437-D146-AE1F-6FA48FC3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1876</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3</cp:revision>
  <cp:lastPrinted>1900-01-01T07:00:00Z</cp:lastPrinted>
  <dcterms:created xsi:type="dcterms:W3CDTF">2019-11-10T03:39:00Z</dcterms:created>
  <dcterms:modified xsi:type="dcterms:W3CDTF">2019-11-11T03:37:00Z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